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699" w:rsidRPr="00A8509D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 xml:space="preserve">ΜΑΙΟΥ 20. </w:t>
      </w: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ΘΑΛΛΕΛΑΙΟΥ ΜΑΡΤΥΡΟΣ ΑΚΟΛΟΥΘΙΑ</w:t>
      </w: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ΤΗ Κ´ ΤΟΥ ΜΗΝΟΣ ΜΑΪΟΥ</w:t>
      </w:r>
    </w:p>
    <w:p w:rsidR="00E15699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067FB">
        <w:rPr>
          <w:rFonts w:ascii="Palatino Linotype" w:hAnsi="Palatino Linotype" w:cs="Palatino Linotype"/>
          <w:b/>
          <w:bCs/>
          <w:noProof/>
          <w:lang w:eastAsia="el-G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- Εικόνα" o:spid="_x0000_i1025" type="#_x0000_t75" alt="ΑΓΙΟΣ ΘΑΛΛΕΛΑΙΟΣ 004.jpg" style="width:219pt;height:345.75pt;visibility:visible">
            <v:imagedata r:id="rId6" o:title=""/>
          </v:shape>
        </w:pict>
      </w: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>
        <w:rPr>
          <w:rFonts w:ascii="Palatino Linotype" w:hAnsi="Palatino Linotype" w:cs="Palatino Linotype"/>
          <w:b/>
          <w:bCs/>
        </w:rPr>
        <w:t>Μνήμη του Αγίου ενδόξου Μά</w:t>
      </w:r>
      <w:r w:rsidRPr="007D47EA">
        <w:rPr>
          <w:rFonts w:ascii="Palatino Linotype" w:hAnsi="Palatino Linotype" w:cs="Palatino Linotype"/>
          <w:b/>
          <w:bCs/>
        </w:rPr>
        <w:t>ρτυρος Θαλλελαίου του Αναργύρου.</w:t>
      </w:r>
    </w:p>
    <w:p w:rsidR="00E15699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</w:p>
    <w:p w:rsidR="00E15699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ΑΚΟΛΟΥΘΙΑ ΤΟΥ ΑΓΙΟΥ ΕΝΔΟΞΟΥ ΜΑΡΤΥΡΟΣ</w:t>
      </w: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 xml:space="preserve"> ΘΑΛΛΕΛΑΙΟΥ ΤΟΥ ΑΝΑΡΓΥΡΟΥ</w:t>
      </w: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Ποίημα Οσίου Νικοδήμου του Αγιορείτου</w:t>
      </w:r>
    </w:p>
    <w:p w:rsidR="00E15699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</w:p>
    <w:p w:rsidR="00E15699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ΕΝ ΤΩ ΜΙΚΡΩ ΕΣΠΕΡΙΝΩ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Σημείωσις: Τροπάρια ερανισθέντα παρά Ηλιού τουπίκλην Βουτσινά από των εν Μηναίω ακολουθιών των Αγίων Μαρτύρων Χριστοφόρου και Ισιδώρου.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Εις το Κύριε, εκέκραξα, ιστώμεν στίχους δ</w:t>
      </w:r>
      <w:r w:rsidRPr="00A8509D">
        <w:rPr>
          <w:rFonts w:ascii="Palatino Linotype" w:hAnsi="Palatino Linotype" w:cs="Palatino Linotype"/>
        </w:rPr>
        <w:t>'</w:t>
      </w:r>
      <w:r w:rsidRPr="007D47EA">
        <w:rPr>
          <w:rFonts w:ascii="Palatino Linotype" w:hAnsi="Palatino Linotype" w:cs="Palatino Linotype"/>
        </w:rPr>
        <w:t xml:space="preserve"> και ψάλλομεν Στιχηρά Προσόμοια.</w:t>
      </w: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Ήχος α</w:t>
      </w:r>
      <w:r>
        <w:rPr>
          <w:rFonts w:ascii="Palatino Linotype" w:hAnsi="Palatino Linotype" w:cs="Palatino Linotype"/>
          <w:b/>
          <w:bCs/>
          <w:lang w:val="en-US"/>
        </w:rPr>
        <w:t>'</w:t>
      </w:r>
      <w:r w:rsidRPr="007D47EA">
        <w:rPr>
          <w:rFonts w:ascii="Palatino Linotype" w:hAnsi="Palatino Linotype" w:cs="Palatino Linotype"/>
          <w:b/>
          <w:bCs/>
        </w:rPr>
        <w:t>. Των ουρανίων ταγμάτων.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Του Θαλλελαίου τους άθλους, δεύτε τιμήσωμεν, δι</w:t>
      </w:r>
      <w:r w:rsidRPr="00A8509D">
        <w:rPr>
          <w:rFonts w:ascii="Palatino Linotype" w:hAnsi="Palatino Linotype" w:cs="Palatino Linotype"/>
        </w:rPr>
        <w:t>'</w:t>
      </w:r>
      <w:r w:rsidRPr="007D47EA">
        <w:rPr>
          <w:rFonts w:ascii="Palatino Linotype" w:hAnsi="Palatino Linotype" w:cs="Palatino Linotype"/>
        </w:rPr>
        <w:t xml:space="preserve"> ὧν ημίν πηγάζει η αέναος χάρις, Χριστού του ζωοδότου· και γαρ κραταιώς, τους εχθρούς τροπωσάμενος, κατά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παθών και δαιμόνων και οδυνών, την εξουσίαν εκομίσατο. (δις)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Η των λειψάνων σου κόνις, θαυμάτων βλύζει πηγάς, των κεραυνών την λύσιν, και λοιμών και κινδύνων, την λύτρωσιν παρέχει· διο σε και νυν, Θαλλέλαιε πολύαθλε,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ο σος λαός ικετεύει, όπως αεί, διασώζηται της βλάβης αυτών.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Σου το μνημόσυνον Μαρτυς, ευωδιάζει τρανώς, εαρινά ως ρόδα, τα πολύαθλα πάθη, των σων αγωνισμάτων, δι  ὧν ασθενείς, εμπαθείς τε και άρρωστοι, την ευρωστίαν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πλουτούντες, ταις σαις ευχαίς, ανυμνούσι τον δοτήρα Χριστόν.</w:t>
      </w:r>
    </w:p>
    <w:p w:rsidR="00E15699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Δόξα. Και νυν. Της εορτής.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Εις τον Στίχον, Στιχηρά Προσόμοια.</w:t>
      </w: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Ήχος δ´. Έδωκας σημείωσιν.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Ζηλω πυρπολούμενος, της ευσεβείας Θαλλέλαιε, υπεισήλθες το στάδιον, θερμώς της αθλήσεως, και βραβείον νίκης, Μαρτυς απηνέγκω, κατά της πλάνης διδαχαίς,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θεοφιλέσιν ωραϊζόμενος, Σταυρού δε κρατυνόμενος, τη πανοπλία κατέβαλες, τον αλάστορα τύραννον, νικηφόρος δεικνύμενος.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Μαστιξι ξεόμενος, της δερματίνης νεκρώσεως, τους χιτώνας ενδέδυσαι, στολήν αφθαρσίας δε, και λαμπράν εσθήτα, περιβεβλημένος, θάττον τω ξύλω της ζωής, αποκατέστης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ζωήν δρεψάμενος, την όντως ακατάλυτον, και ατελεύτητον Ένδοξε, ης περ νυν εμφορούμενος, τους υμνούντάς σε εύφρανον.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Όντως υπερβέβηκε, τα των Μαρτύρων παλαίσματα, των επαίνων την σύνθεσιν, και λόγον και έννοιαν· οι στερροί γαρ πύργοι, της θεοσεβείας, σώμα θνητόν και παθητόν,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ως το ημέτερον περικείμενοι, πυρός τε κατετόλμησαν, και των πληγών κατεφρόνησαν, ως εν σώματι πάσχοντες, αλλοτρίω οι ένδοξοι.</w:t>
      </w: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Δόξα. Και νυν. Της εορτής.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Νυν απολύεις, Τρισάγιον, το Απολυτίκιον εκ του Μεγάλου Εσπερινού και Απόλυσις.</w:t>
      </w: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ΕΝ ΤΩ ΜΕΓΑΛΩ ΕΣΠΕΡΙΝΩ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Μετά τον Προοιμιακόν, το Μακάριος ανήρ. Εις το Κύριε, εκέκραξα, ιστώμεν στίχους στ´ και ψάλλομεν Στιχηρά Προσόμοια.</w:t>
      </w: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Ήχος δ´. Έδωκας σημείωσιν.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Όμβροις των αιμάτων σου, μεγαλομάρτυς Θαλλέλαιε, αθεΐας την κάμινον, ενθέως κατέσβεσας· νυν δε των θαυμάτων, ρείθροις απελαύνεις, πάθη ποικίλα και πιστοίς,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ρώσιν παρέχεις εν θεία χάριτι· διο την θείαν μνήμην σου, περιχαρώς εορτάζομεν, και την κόνιν του σώματος, ιερώς προσπτυσσόμεθα.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Θαλλόν σε κατάκαρπον, θείας ελαίας γνωρίσαντες, αθλοφόρε Θαλλέλαιε, ελαίω των πόνων σου, και των υπέρ φύσιν, θαυματουργημάτων, ιλαρυνόμεθα σαφώς, τον επί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πάντων Θεόν δοξάζοντες, μεγάλως σε δοξάσαντα, υπέρ αυτού ως αθλήσαντα, και της πλάνης το φρύαγμα, παντελώς αφανίσαντα.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Πελάγει ριπτούμενος, και ταις σανίσιν ειλούμενος, και ευτόνως ξεόμενος, μένεις αταπείνωτος, του Χριστού σε μάκαρ, επενδυναμούντος, ανδρειοτάτω λογισμώ,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πονηροτάτω φθόνω μαχόμενος, Θαλλέλαιε μακάριε, των ασωμάτων ομότιμε, αθλοφόρων συνόμιλε, πρεσβευτά των ψυχών ημών.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Δεύτε την χαρμόσυνον, του Θαλλελαίου πανήγυριν εορτάσατε σήμερον, εκ πόθου η σύμπασα, χορεία αγίων Αγγέλων τα πλήθη, και των Μαρτύρων ο χορός, των Αναργύρων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το θείον άθροισμα, Προφήται και Απόστολοι, και των δικαίων τα πνεύματα, ως Χριστόν καταγγείλαντος, και στερρώς εναθλήσαντος.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Έτερα Στιχηρά Προσόμοια.</w:t>
      </w: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Ήχος δ´. Ως γενναίον εν Μάρτυσιν.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Ουδέ θήρες ατίθασοι, ουδέ πόντου κατάρριψις, ουδ  ἄλλη τις βάσανός σε κατίσχυσε, της προς Χριστόν αγαπήσεως χωρίσαι Θαλλέλαιε, ου το πυρ των πειρασμών,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ου λιμός ουδέ μάχαιρα, ουδέ θάνατος· δια τούτο της νίκης το βραβείον, ανεδήσω και την χάριν, των ιαμάτων απείληφας.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Πιανθείσα σοις αίμασιν, η γη Μάρτυς Θαλλέλαιε, φυτόν ανεβλάστησε αμαράντινον, όπερ ποικίλα νοσήματα, και πάθη ανίατα, ιατρεύει θαυμαστώς, των πιστώς προστρεχόντων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σοι, αξιάγαστε, και την θείαν σου μνήμην και φωσφόρον, εκτελούντων ετησίως, μετ  εὐλαβείας και πίστεως.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Θεοδώρου ωμότητα, την δεινήν και απάνθρωπον, λογισμώ θεόφρονι εμυκτήρισας και ανδρικώς ανεκήρυξας, Χριστόν ένα Κύριον, καταλλήλως ταις δυσί, φύσεσι γνωριζόμενον,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ον ικέτευε, εκ φθοράς και κινδύνων λυτρωθήναι, τους εν πίστει εκτελούντας την αεισέβαστον μνήμην σου.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Των πιστών η ομήγυρις, πανταχόθεν συνέδραμεν, εν τη θεία μνήμη σου, ω Θαλλέλαιε, των της ψυχής και του σώματος, παθών απολύτρωσιν ικετεύουσα λαβείν, και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πταισμάτων και θλίψεων, όθεν Άγιε, τω συνήθει σου χρώμενος ελέει αποπλήρου τας αιτήσεις, των ευσεβώς προσιόντων σοι.</w:t>
      </w: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Δόξα. Ήχος πλ. β´.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Δεύτε φιλομαρτύρων συστήματα, πανταχόθεν συνδραμόντα, την σεβάσμιον πανήγυριν, του Αναργύρου εορτάσωμεν· σήμερον γαρ Άγγελοι πανηγυρίζουσι τη σεπτή Αυτού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άθλησιν, και ημάς συγκαλούσι προς ευωχίαν των λαμπρών αγώνων αυτού, ασματικοίς εγκωμίοις βοήσαι προς αυτόν· Χαίροις Θαλλέλαιε πάνσοφε, της ευσεβείας λαμπρότατε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υπέρμαχε, και της ασεβείας καθαιρέτα ακρότατε· Χαίροις ο δοξάσας Χριστόν τοις αθλητικοίς σου καμάτοις, και την χάριν των ιάσεων, παρ  Αὐτοῦ κομισάμενος·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Χαίροις των ασθενούντων ο ιατρός, και των εν ανάγκαις θερμότατος προστάτης· πάρεσο μέσον ημών αοράτως, και πρέσβευε προς Κύριον, ελεηθήναι τας ψυχάς ημών.</w:t>
      </w: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Και νυν. Της Εορτής.</w:t>
      </w:r>
      <w:r>
        <w:rPr>
          <w:rFonts w:ascii="Palatino Linotype" w:hAnsi="Palatino Linotype" w:cs="Palatino Linotype"/>
          <w:b/>
          <w:bCs/>
        </w:rPr>
        <w:t xml:space="preserve"> </w:t>
      </w:r>
      <w:r w:rsidRPr="007D47EA">
        <w:rPr>
          <w:rFonts w:ascii="Palatino Linotype" w:hAnsi="Palatino Linotype" w:cs="Palatino Linotype"/>
          <w:b/>
          <w:bCs/>
        </w:rPr>
        <w:t>Η το Θεοτοκίον.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Τις μη μακαρίσει σε, Παναγία Παρθένε; τις μη ανυμνήσει σου, τον αλόχευτον τόκον; ο γαρ αχρόνως εκ Πατρός, εκλάμψας Υιός μονογενής, ο αυτός εκ σου της αγνής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προήλθεν, αφράστως σαρκωθείς, φύσει Θεός υπάρχων, και φύσει γενόμενος άνθρωπος δι  ἡμᾶς· ουκ εις δυάδα προσώπων τεμνόμενος, αλλ  ἐν δυάδι φύσεων, ασυγχύτως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γνωριζόμενος. Αυτόν ικέτευε, σεμνή Παμμακάριστε, ελεηθήναι τας ψυχάς ημών.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Είσοδος. Φως ιλαρόν, το Προκείμενον της ημέρας και τα Αναγνώσματα.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(Ζήτει τη κγ´ Απριλίου, του Αγίου Γεωργίου του Τροπαιοφόρου)</w:t>
      </w: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Προφητείας Ησαΐου το Ανάγνωσμα.(μγ´ 9-14).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Τάδε λέγει Κύριος. Πάντα τα έθνη συνήχθησαν άμα, και συν</w:t>
      </w:r>
      <w:r>
        <w:rPr>
          <w:rFonts w:ascii="Palatino Linotype" w:hAnsi="Palatino Linotype" w:cs="Palatino Linotype"/>
        </w:rPr>
        <w:t>αχθήσονται άρχοντες εξ αυτών. Τί</w:t>
      </w:r>
      <w:r w:rsidRPr="007D47EA">
        <w:rPr>
          <w:rFonts w:ascii="Palatino Linotype" w:hAnsi="Palatino Linotype" w:cs="Palatino Linotype"/>
        </w:rPr>
        <w:t>ς αναγγελεί ταύτα εν αυτοίς; η τα εξ αρχής, τις ακουστά ποιήσει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υμίν; Αγαγέτωσαν τους μάρτυρας αυτών και δικαιωθήτωσαν, και ειπάτωσαν αληθή. Γίνεσθέ μοι μάρτυρες, και εγώ μάρτυς Κύριος ο Θεός, και ο παις, ον εξελεξάμην·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ίνα γνώτε, και πιστ</w:t>
      </w:r>
      <w:r>
        <w:rPr>
          <w:rFonts w:ascii="Palatino Linotype" w:hAnsi="Palatino Linotype" w:cs="Palatino Linotype"/>
        </w:rPr>
        <w:t>εύσητε, και συνήτε, ότι εγώ ειμί</w:t>
      </w:r>
      <w:r w:rsidRPr="007D47EA">
        <w:rPr>
          <w:rFonts w:ascii="Palatino Linotype" w:hAnsi="Palatino Linotype" w:cs="Palatino Linotype"/>
        </w:rPr>
        <w:t>. Έμπροσθέν μου ουκ εγένετο άλλος Θεός, και μετ  ἐμὲ ουκ έσται. Εγώ ειμι ο Θεός, και ουκ έστι πάρεξ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εμού ο σώζων. Εγώ ανήγγειλα και έσωσα, ωνείδισα, και ουκ ην εν υμίν αλλότριος. Υμείς εμοί μάρτυρες, και εγώ Κύριος ο Θεός· ότι απ  ἀρχῆς εγώ ειμι, και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ουκ έστιν ο εκ των χειρών μου εξαιρούμενος. Ποιήσω, και τις αποστρέψει αυτό; Ούτω λέγει Κύριος ο Θεός, ο λυτρούμενος ημάς, ο Άγιος Ισραήλ.</w:t>
      </w: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Σοφίας Σολομώντος το Ανάγνωσμα.(γ´ 1-9).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 xml:space="preserve">Δικαίων ψυχαί εν χειρί Θεού, και ου μη άψηται αυτών βάσανος. Έδοξαν εν οφθαλμοίς αφρόνων τεθνάναι, και ελογίσθη κάκωσις η έξοδος αυτών, και η αφ  </w:t>
      </w:r>
      <w:r>
        <w:rPr>
          <w:rFonts w:ascii="Palatino Linotype" w:hAnsi="Palatino Linotype" w:cs="Palatino Linotype"/>
        </w:rPr>
        <w:t xml:space="preserve">ημών  </w:t>
      </w:r>
      <w:r w:rsidRPr="007D47EA">
        <w:rPr>
          <w:rFonts w:ascii="Palatino Linotype" w:hAnsi="Palatino Linotype" w:cs="Palatino Linotype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 xml:space="preserve">εν καιρώ επισκοπής αυτών αναλάμψουσι, και ως σπινθήρες εν καλάμη διαδραμούνται. Κρινούσιν έθνη, και κρατήσουσι λαών, και βασιλεύσει αυτών Κύριος εις </w:t>
      </w:r>
      <w:r>
        <w:rPr>
          <w:rFonts w:ascii="Palatino Linotype" w:hAnsi="Palatino Linotype" w:cs="Palatino Linotype"/>
        </w:rPr>
        <w:t xml:space="preserve">τους </w:t>
      </w:r>
      <w:r w:rsidRPr="007D47EA">
        <w:rPr>
          <w:rFonts w:ascii="Palatino Linotype" w:hAnsi="Palatino Linotype" w:cs="Palatino Linotype"/>
        </w:rPr>
        <w:t>αιώνας. Οι πεποιθότες επ  αὐτόν, συνήσουσιν αλήθειαν, και οι πιστοί εν αγάπη προσμενούσιν αυτώ· ότι χάρις και έλεος εν τοις οσίοις αυτού, και επισκοπή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εν τοις εκλεκτοίς αυτού.</w:t>
      </w: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Σοφίας Σολομώντος το Ανάγνωσμα.(ε´ 15-23, στ´ 1-3).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Δίκαιοι εις τον αιώνα ζώσι, και εν Κυρίω ο μισθός αυτών, και η φροντίς αυτών παρά Υψίστω. Δια τούτο λήψονται το βασίλειον της ευπρεπείας, και το διάδημα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του κάλλους εκ χειρός Κυρίου· ότι τη δεξιά αυτού σκεπάσει αυτούς, και τω βραχίονι υπερασπιεί αυτών. Λήψεται πανοπλίαν τον ζήλον αυτού και οπλοποιήσει την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κτίσιν εις άμυναν εχθρών. Ενδύσεται θώρακα δικαιοσύνην και περιθήσεται κόρυθα κρίσιν ανυπόκριτον. Λήψεται ασπίδα ακαταμάχητον, οσιότητα· οξυνεί δε απότομον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οργήν εις ρομφαίαν. Συνεκπολεμήσει αυτώ ο κόσμος επί τους παράφρονας· πορεύσονται εύστοχοι βολίδες αστραπών, και ως από ευκύκλου τόξου, των νεφών, επί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σκοπόν αλούνται, και εκ πετροβόλου θυμού πλήρεις ριφήσονται χάλαζαι. Αγανακτήσει κατ  αὐτῶν ύδωρ θαλάσσης· ποταμοί δε συγκλύσουσιν αποτόμως. Αντιστήσεται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αυτοίς πνεύμα δυνάμεως, και ως λαίλαψ εκλικμήσει αυτούς, και ερημώσει πάσαν την γην ανομία, και η κακοπραγία περιτρέψει θρόνους δυναστών. Ακούσατε ουν,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Βασιλείς, και σύνετε· μάθετε Δικασταί περάτων γης· ενωτίσασθε οι κρατούντες πλήθους, και γεγαυρωμένοι επί όχλοις εθνών· ότι εδόθη παρά Κυρίου η κράτησις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υμίν, και η δυναστεία παρά Υψίστου.</w:t>
      </w: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Εις την Λιτήν, Ιδιόμελα.</w:t>
      </w:r>
      <w:r>
        <w:rPr>
          <w:rFonts w:ascii="Palatino Linotype" w:hAnsi="Palatino Linotype" w:cs="Palatino Linotype"/>
          <w:b/>
          <w:bCs/>
        </w:rPr>
        <w:t xml:space="preserve"> </w:t>
      </w:r>
      <w:r w:rsidRPr="007D47EA">
        <w:rPr>
          <w:rFonts w:ascii="Palatino Linotype" w:hAnsi="Palatino Linotype" w:cs="Palatino Linotype"/>
          <w:b/>
          <w:bCs/>
        </w:rPr>
        <w:t>Ήχος α´.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Σήμερον έαρ νοητόν, τω αισθητώ έαρι, συνεξέλαμψεν ημίν, του Αθλοφόρου η ετήσιος μνήμη, τη των πολυχρόων ανθέων ευώδει φυή, τα κοκκοβαφή και ευωδέστατα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ρόδα, της υπέρ Χριστού αθλήσεως, την των μουσικών ορνίθων γλυκεία ωδη, τα της πανηγύρεως αυτού μελισταγή και θεοκράτητα άσματα· τη της ηλιακής ακτίνος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χρυσοειδεί προσβολή, η των θαυμάτων αυτού λαμπρότητος, και τη του καθαρού αέρος ησύχω πνοή, αι ζεφύριαι αύραι των αυτού ιαμάτων, αναψύχουσαι τους εν νόσοις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λιποθυμούντας. Διο του διπλού έαρος ταις χάρισι, τας του σώματος και ψυχής αισθήσεις εστιώμενοι, συμφώνως βοήσωμεν. Αναργύρων κλέος Θαλλέλαιε, αξίωσον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ημάς και του εν ουρανοίς έαρος απολαύσαι, ταις προς Κύριον πρεσβείαις σου.</w:t>
      </w: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Ο αυτός.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Στρατιώτης αήττητος, και Αθλητής γενναιότατος ανεδείχθης του Χριστού μακάριε. Τον αγώνα τον καλόν αγωνισάμενος, και τον δρόμον του μαρτυρίου καλώς εκτελέσας·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όθεν και τον στέφανον της δικαιοσύνης Χριστός σοι ητοίμασεν, ο σώζων τας ψυχάς ημών.</w:t>
      </w: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Ήχος β´.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 xml:space="preserve">Την χάριν ειληφότα των σε ιαμάτων, γνωρίσαι θέλων τοις ανθρώποις, ο Κύριος, φυτόν αναβλαστήσαι πεποίηκεν, εν ω τόπω η </w:t>
      </w:r>
      <w:r>
        <w:rPr>
          <w:rFonts w:ascii="Palatino Linotype" w:hAnsi="Palatino Linotype" w:cs="Palatino Linotype"/>
        </w:rPr>
        <w:t>ιερά σου ετμήθη κεφαλή, Θαλλ</w:t>
      </w:r>
      <w:r w:rsidRPr="007D47EA">
        <w:rPr>
          <w:rFonts w:ascii="Palatino Linotype" w:hAnsi="Palatino Linotype" w:cs="Palatino Linotype"/>
        </w:rPr>
        <w:t>ε</w:t>
      </w:r>
      <w:r>
        <w:rPr>
          <w:rFonts w:ascii="Palatino Linotype" w:hAnsi="Palatino Linotype" w:cs="Palatino Linotype"/>
        </w:rPr>
        <w:t xml:space="preserve">λαίε  </w:t>
      </w:r>
      <w:r w:rsidRPr="007D47EA">
        <w:rPr>
          <w:rFonts w:ascii="Palatino Linotype" w:hAnsi="Palatino Linotype" w:cs="Palatino Linotype"/>
        </w:rPr>
        <w:t>αήττητε, παντοίων νοσημάτων αλεξίκακον φάρμακον· δι  ο</w:t>
      </w:r>
      <w:r>
        <w:rPr>
          <w:rFonts w:ascii="Palatino Linotype" w:hAnsi="Palatino Linotype" w:cs="Palatino Linotype"/>
        </w:rPr>
        <w:t>υ</w:t>
      </w:r>
      <w:r w:rsidRPr="007D47EA">
        <w:rPr>
          <w:rFonts w:ascii="Palatino Linotype" w:hAnsi="Palatino Linotype" w:cs="Palatino Linotype"/>
        </w:rPr>
        <w:t xml:space="preserve"> τυφλοίς το βλέπειν· κωφοίς το ακούειν· και χωλοίς το βηματίζειν, παραδόξως χαρίζη· δαίμονας απελαύνεις,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και πάθη ποικίλα θεραπεύεις, τη επικλήσει του ονόματος Χριστού του Θεού, ω και πρεσβεύεις αδιαλείπτως σωθήναι τας ψυχάς ημών.</w:t>
      </w: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Ήχος δ´.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Την πανοπλίαν του Σταυρού σεαυτώ περιβαλλόμενος, και ως θώρακα την πίστιν ανδρικώς περιφραξάμενος, χαίρων προς την άθλησιν απεδύσω. Εν η των ειδώλων καταργήσας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την δύναμιν, των τυράννων κατέβαλες το φρύαγμα, και τον Χριστόν Θεόν αληθή, και δημιουργόν του παντός ανεκήρυξας, όθεν και προς αιωνίους μονάς στεφηφόρος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ανέδραμες, πρεσβεύων πάντοτε σωθήναι τας ψυχάς ημών.</w:t>
      </w: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Δόξα. Ήχος πλ. α´.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Κρουνός ιαμάτων άφθονος, το σον ανεδείχθη ανακτόριον, και Σιλωάμ δεύτερος, τοις πάσιν ο ναός σου γνωρίζεται, πλημμυρών αεννάως τοις πιστοίς τα ιάματα·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τις γαρ προστρέχων τούτω εκ πίστεως, ου λαμβάνει ταχέως την ίασιν; Η τις προσπίπτων μετά δακρύων την λύσιν των παθημάτων ου κομίζεται; Δια τούτο ιατήρα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και σωτήρα πάντων ημών, καταχρέως επιγραφόμενοι, συμφώνως βοώμέν σοι· Θαλλέλαιε μακάριε, ως τη Αγία Τριάδι παριστάμενος, πρέσβευε υπέρ ημών, των γηθοσύνως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εορταζόντων, την ιεράν σου πανήγυριν.</w:t>
      </w: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Και νυν. Της εορτής. Η το Θεοτοκίον.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Μακαρίζομέν σε Θεοτόκε Παρθένε, και δοξάζομέν σε οι πιστοί κατά χρέος, την πόλιν την άσειστον, το τείχος το άρρηκτον, την αρραγή προστασίαν, και καταφυγήν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των ψυχών ημών.</w:t>
      </w: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Εις τον Στίχον, Στιχηρά Προσόμοια.</w:t>
      </w:r>
    </w:p>
    <w:p w:rsidR="00E15699" w:rsidRPr="007D47EA" w:rsidRDefault="00E15699" w:rsidP="007D47EA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  <w:b/>
          <w:bCs/>
        </w:rPr>
        <w:t>Ήχος πλ. α´. Χαίροις ασκητικών.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Χαίροις, των Αναργύρων Χρισ</w:t>
      </w:r>
      <w:r>
        <w:rPr>
          <w:rFonts w:ascii="Palatino Linotype" w:hAnsi="Palatino Linotype" w:cs="Palatino Linotype"/>
        </w:rPr>
        <w:t>τού, άστρον λαμπρότατον Θαλλελαί</w:t>
      </w:r>
      <w:r w:rsidRPr="007D47EA">
        <w:rPr>
          <w:rFonts w:ascii="Palatino Linotype" w:hAnsi="Palatino Linotype" w:cs="Palatino Linotype"/>
        </w:rPr>
        <w:t>ε ένδοξε, θαυμάτων ηδύς χειμάρρους, ο χειρουργός των παθών, ψυχών και σωμάτων εμπειρότατος·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η κρήνη η βρύουσα, ιαμάτων γλυκύρροα, ρείθρα τοις πίστει, τω ναώ σου προσφεύγουσι, και γεραίρουσι, μετά πόθου την μνήμην σου· θαλλός ο ευθαλλέστατος, ελαίας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της χάριτος, άνθος αμάραντον πνέον, την ευωδίαν την άρρητον· Χριστόν εκδυσώπει ταις ψυχαίς ημών δοθήναι το μέγα έλεος.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Στιχ. Θαυμαστός ο Θεός εν τοις αγίοις αυτού· ο Θεός Ισραήλ, αυτός δώσει δύναμιν και κραταίωσιν τω λαώ αυτού. Ευλογητός ο Θεός.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Χαίροις, ο μαργαρίτης Χριστού, ο ποθεινός και διαυγής και πολύτιμος· το ρόδον το βεβαμμένον, των σων αιμάτων ροαίς, ανθήσαν εν κήπω της αθλήσεως· ακέστωρ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πανάριστος, ιατρός μυστικώτατος, τας ανηκέστους, αλγηδόνας ιώμενος, θείου πνεύματος, επιστήμη και χάριτι, όρπηξ αειθαλέστατος, Μαρτύρων Θαλλέλαιε, νήσου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της Νάξου προστάτης, της Εκκλησίας αγλάϊσμα· Χριστόν εκδυσώπει ταις ψυχαίς ημών δοθήναι το μέγα έλεος.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Στιχ. Τοις αγίοις τοις εν τη γη αυτού εθαυμάστωσεν ο Κύριος, πάντα θελήματα αυτού εν αυτοίς.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Χαίροις, ο στρατιώτης Χριστού, του ουρανίου Βασιλέως Θαλλέλαιε, ο πύργος της ευσεβείας, των εν ανάγκαις φρουρός, ο στερρός οπλίτης και αήττητος· της πίστεως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πρόβολος, και πιστών φύλαξ άριστος, ο τας ιάσεις αναργύρως ποιούμενος, τοις προστρέχουσι, τω τεμένει σου πάντοτε. Πρέσβυς ο προθυμότατος, των πίστει τιμώντων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σου, την παναοίδιμον μνήμην, η χαρμονή των εν θλίψεσι· Χριστόν εκδυσώπει ταις ψυχαίς ημών δοθήναι το μέγα έλεος.</w:t>
      </w:r>
    </w:p>
    <w:p w:rsidR="00E15699" w:rsidRPr="00F45798" w:rsidRDefault="00E15699" w:rsidP="00F4579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F45798">
        <w:rPr>
          <w:rFonts w:ascii="Palatino Linotype" w:hAnsi="Palatino Linotype" w:cs="Palatino Linotype"/>
          <w:b/>
          <w:bCs/>
        </w:rPr>
        <w:t>Δόξα. Ήχος πλ. β´.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Σήμερον ημίν, η λαμπρά πανήγυρις επεδήμησε του Αναργύρου Θαλλελαίου· ευωχηθώμεν ουν φιλέορτοι πνευματικώς εν αυτή, ως εν θεοπρεπεί πανδαισία, κατατρυφώντες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των αγώνων αυτού, υπέρ ων εν ουρανοίς μετ  Ἀγγέλων αγάλλεται, τη απροσίτω δόξη του Θεού ημών ελλαμπόμενος, και την χάριν των ιαμάτων δαψιλώς αρυόμενοι,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ην άνωθεν αντικαταπέμπει πλουσίαν, τοις εκ πόθου αυτόν γεραίρουσι. Και πρεσβεύει εκτενώς τω Κυρίω, σωθήναι τας ψυχάς ημών.</w:t>
      </w:r>
    </w:p>
    <w:p w:rsidR="00E15699" w:rsidRPr="00F45798" w:rsidRDefault="00E15699" w:rsidP="00F4579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F45798">
        <w:rPr>
          <w:rFonts w:ascii="Palatino Linotype" w:hAnsi="Palatino Linotype" w:cs="Palatino Linotype"/>
          <w:b/>
          <w:bCs/>
        </w:rPr>
        <w:t>Και νυν. Της εορτής. Η το Θεοτοκίον.</w:t>
      </w:r>
    </w:p>
    <w:p w:rsidR="00E15699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Θεοτόκε, συ ει η άμπελος η αληθινή, η βλαστήσασα τον καρπόν της ζωής· σε ικετεύομεν· Πρέσβευε Δέσποινα, μετά των Αποστόλων, και πάντων των Αγίων, ελεηθήναι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τας ψυχάς ημών.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Νυν απολύεις, Τρισάγιον και το Απολυτίκιον.</w:t>
      </w:r>
    </w:p>
    <w:p w:rsidR="00E15699" w:rsidRPr="00F45798" w:rsidRDefault="00E15699" w:rsidP="00F4579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F45798">
        <w:rPr>
          <w:rFonts w:ascii="Palatino Linotype" w:hAnsi="Palatino Linotype" w:cs="Palatino Linotype"/>
          <w:b/>
          <w:bCs/>
        </w:rPr>
        <w:t>Ήχος γ´.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Αθλοφόρε Άγιε και ιαματικέ Θαλλέλαιε, πρέσβευε τω ελεήμονι Θεώ, ίνα πταισμάτων άφεσιν παράσχη ταις ψυχαίς ημών.</w:t>
      </w:r>
    </w:p>
    <w:p w:rsidR="00E15699" w:rsidRPr="00F45798" w:rsidRDefault="00E15699" w:rsidP="00F4579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F45798">
        <w:rPr>
          <w:rFonts w:ascii="Palatino Linotype" w:hAnsi="Palatino Linotype" w:cs="Palatino Linotype"/>
          <w:b/>
          <w:bCs/>
        </w:rPr>
        <w:t>Ήχος α´. Της ερήμου πολίτης.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Μαρτυρίου ανύσας τον αγώνα Θαλλέλαιε, ήσχυνας ειδώλων την πλάνην, τη γενναία αθλήσει σου· και ώφθης ιαμάτων θησαυρός, παρέχων τας ιάσεις δωρεάν, τοις προστρέχουσιν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εν πίστει τω σω ναώ, και πόθω ανακράζουσι· Δόξα τω δεδωκότι σοι ισχύν, δόξα τω σε θαυμαστώσαντι, δόξα τω ενεργούντι δια σου πάσιν ιάματα.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Και Απόλυσις.</w:t>
      </w:r>
    </w:p>
    <w:p w:rsidR="00E15699" w:rsidRPr="00F45798" w:rsidRDefault="00E15699" w:rsidP="00F4579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F45798">
        <w:rPr>
          <w:rFonts w:ascii="Palatino Linotype" w:hAnsi="Palatino Linotype" w:cs="Palatino Linotype"/>
          <w:b/>
          <w:bCs/>
        </w:rPr>
        <w:t>ΕΙΣ ΤΟΝ ΟΡΘΡΟΝ</w:t>
      </w:r>
    </w:p>
    <w:p w:rsidR="00E15699" w:rsidRPr="00F45798" w:rsidRDefault="00E15699" w:rsidP="00F4579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F45798">
        <w:rPr>
          <w:rFonts w:ascii="Palatino Linotype" w:hAnsi="Palatino Linotype" w:cs="Palatino Linotype"/>
          <w:b/>
          <w:bCs/>
        </w:rPr>
        <w:t>Μετά την α´ Στιχολογίαν, Κάθισμα.</w:t>
      </w:r>
    </w:p>
    <w:p w:rsidR="00E15699" w:rsidRPr="00F45798" w:rsidRDefault="00E15699" w:rsidP="00F4579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F45798">
        <w:rPr>
          <w:rFonts w:ascii="Palatino Linotype" w:hAnsi="Palatino Linotype" w:cs="Palatino Linotype"/>
          <w:b/>
          <w:bCs/>
        </w:rPr>
        <w:t>Ήχος α´. Τον τάφον σου Σωτήρ.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Τυράννου τας ορμάς, καταισχύνας γενναίως, εις βάθη ψαλμικώς, της θαλάσσης ερρίφης, κακείθεν θεία χάριτι, λευκοφόρως ανέδραμες, θαύμα άπασι τοις απιστούσι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δεικνύων, την δε ίασιν, των νοσημάτων παρέχων, ημίν τοις τιμώσί σε.</w:t>
      </w:r>
    </w:p>
    <w:p w:rsidR="00E15699" w:rsidRPr="00F45798" w:rsidRDefault="00E15699" w:rsidP="00F4579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F45798">
        <w:rPr>
          <w:rFonts w:ascii="Palatino Linotype" w:hAnsi="Palatino Linotype" w:cs="Palatino Linotype"/>
          <w:b/>
          <w:bCs/>
        </w:rPr>
        <w:t>Δόξα. Το αυτό. Και νυν. Της εορτής.</w:t>
      </w:r>
      <w:r>
        <w:rPr>
          <w:rFonts w:ascii="Palatino Linotype" w:hAnsi="Palatino Linotype" w:cs="Palatino Linotype"/>
          <w:b/>
          <w:bCs/>
        </w:rPr>
        <w:t xml:space="preserve"> </w:t>
      </w:r>
      <w:r w:rsidRPr="00F45798">
        <w:rPr>
          <w:rFonts w:ascii="Palatino Linotype" w:hAnsi="Palatino Linotype" w:cs="Palatino Linotype"/>
          <w:b/>
          <w:bCs/>
        </w:rPr>
        <w:t>Η το Θεοτοκίον.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Μαρία η τας τρεις ανηκούστους ενώσεις, ενώσασα φρικτώς, παρθενίαν και τόκον, Θεόν και τον άνθρωπον, πίστιν τε και πιστεύουσαν, τοις ξενίζουσι τούτοις καρδίαν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ανθρώπου· ημάς ένωσον, τη του Υιού σου αγάπη, και σώσον πανύμνητε.</w:t>
      </w:r>
    </w:p>
    <w:p w:rsidR="00E15699" w:rsidRPr="00F45798" w:rsidRDefault="00E15699" w:rsidP="00F4579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F45798">
        <w:rPr>
          <w:rFonts w:ascii="Palatino Linotype" w:hAnsi="Palatino Linotype" w:cs="Palatino Linotype"/>
          <w:b/>
          <w:bCs/>
        </w:rPr>
        <w:t>Μετά την β´ Στιχολογίαν, Κάθισμα.</w:t>
      </w:r>
    </w:p>
    <w:p w:rsidR="00E15699" w:rsidRPr="00F45798" w:rsidRDefault="00E15699" w:rsidP="00F4579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F45798">
        <w:rPr>
          <w:rFonts w:ascii="Palatino Linotype" w:hAnsi="Palatino Linotype" w:cs="Palatino Linotype"/>
          <w:b/>
          <w:bCs/>
        </w:rPr>
        <w:t>Ήχος δ´. Κατεπλάγη Ιωσήφ.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Τον αστέρα τον λαμπρόν, της Εκκλησίας του Χριστού, τον αυγάζοντα ημάς, ταις των θαυμάτων αστραπαίς, μελωδικώς ευφημήσωμεν γεγηθότες· υπάρχων γαρ αεί, θαυματουργός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ιατρός, τας νόσους των ψυχών και των σωμάτων ημών, αποδιώκει χάριτι θεία, και αγλαΐζει τους κράζοντας· Πάρεσο Μάρτυς, τοις εν ανάγκαις, βοηθός απροσμάχητος.</w:t>
      </w:r>
    </w:p>
    <w:p w:rsidR="00E15699" w:rsidRPr="00F45798" w:rsidRDefault="00E15699" w:rsidP="00F4579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F45798">
        <w:rPr>
          <w:rFonts w:ascii="Palatino Linotype" w:hAnsi="Palatino Linotype" w:cs="Palatino Linotype"/>
          <w:b/>
          <w:bCs/>
        </w:rPr>
        <w:t>Δόξα. Το αυτό. Και νυν. Της εορτής.</w:t>
      </w:r>
      <w:r>
        <w:rPr>
          <w:rFonts w:ascii="Palatino Linotype" w:hAnsi="Palatino Linotype" w:cs="Palatino Linotype"/>
          <w:b/>
          <w:bCs/>
        </w:rPr>
        <w:t xml:space="preserve"> </w:t>
      </w:r>
      <w:r w:rsidRPr="00F45798">
        <w:rPr>
          <w:rFonts w:ascii="Palatino Linotype" w:hAnsi="Palatino Linotype" w:cs="Palatino Linotype"/>
          <w:b/>
          <w:bCs/>
        </w:rPr>
        <w:t>Η το Θεοτοκίον.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Το μυστήριον Αγνή, της σης λοχείας το φρικτόν, οι Προφήται του Θεού, πόρρωθεν βλέποντες σαφώς, Προφητικοίς οφθαλμοίς ανεκήρυττον, σε Ράβδον Ααρών τε και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Τράπεζαν· και Όρος νοητόν τε και Κλίμακα· και Θυγατέρα κράζουσι του Βασιλέως· και Κιβωτόν αγιάσματος, και Πύλην άλλος, σε ονομάζει, και Σκηνήν Θεοκόσμητον.</w:t>
      </w:r>
    </w:p>
    <w:p w:rsidR="00E15699" w:rsidRPr="00F45798" w:rsidRDefault="00E15699" w:rsidP="00F4579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F45798">
        <w:rPr>
          <w:rFonts w:ascii="Palatino Linotype" w:hAnsi="Palatino Linotype" w:cs="Palatino Linotype"/>
          <w:b/>
          <w:bCs/>
        </w:rPr>
        <w:t>Μετά τον Πολυέλεον, Κάθισμα.</w:t>
      </w:r>
    </w:p>
    <w:p w:rsidR="00E15699" w:rsidRPr="00F45798" w:rsidRDefault="00E15699" w:rsidP="00F4579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F45798">
        <w:rPr>
          <w:rFonts w:ascii="Palatino Linotype" w:hAnsi="Palatino Linotype" w:cs="Palatino Linotype"/>
          <w:b/>
          <w:bCs/>
        </w:rPr>
        <w:t>Ήχος πλ. δ´. Την Σοφίαν και Λόγον.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Ευσεβεία τω ζήλω πυρακτωθείς, ως Ηλίας τω πάλαι των δυσεβών, έθραυσας φρυάγματα, και Χριστόν ανεκήρυξας, Δημιουργόν των όλων, και Κτίστην και Κύριον, συν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τω Πατρί τε όντα και Πνεύματι σύνθρονον· όθεν επαξίως αμοιβήν εκομίσω, ιάσθαι νοσήματα, των πιστώς προστρεχόντων σοι, Αθλοφόρε Θαλλέλαιε· πρέσβευε Χριστώ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τω Θεώ, των πταισμάτων άφεσιν δωρήσασθαι, τοις εορτάζουσι πόθω, την αγίαν μνήμην σου.</w:t>
      </w:r>
    </w:p>
    <w:p w:rsidR="00E15699" w:rsidRPr="00F45798" w:rsidRDefault="00E15699" w:rsidP="0070095B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F45798">
        <w:rPr>
          <w:rFonts w:ascii="Palatino Linotype" w:hAnsi="Palatino Linotype" w:cs="Palatino Linotype"/>
          <w:b/>
          <w:bCs/>
        </w:rPr>
        <w:t>Δόξα. Το αυτό. Και νυν. Της εορτής.</w:t>
      </w:r>
      <w:r>
        <w:rPr>
          <w:rFonts w:ascii="Palatino Linotype" w:hAnsi="Palatino Linotype" w:cs="Palatino Linotype"/>
          <w:b/>
          <w:bCs/>
        </w:rPr>
        <w:t xml:space="preserve"> </w:t>
      </w:r>
      <w:r w:rsidRPr="00F45798">
        <w:rPr>
          <w:rFonts w:ascii="Palatino Linotype" w:hAnsi="Palatino Linotype" w:cs="Palatino Linotype"/>
          <w:b/>
          <w:bCs/>
        </w:rPr>
        <w:t>Η το Θεοτοκίον.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Αμελώς την ζωήν μου διαγαγών, και ελέους ελπίδα μη εσχηκώς, εις βυθόν ο άθλιος, απογνώσεως ήγγισα, αλλά τω σω ελέει, θαρρήσας προσέρχομαι, προφθάσασά με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ρύσαι, εκ πάσης κολάσεως· ίνα κατά χρέος, προσκυνών ανυμνώ σε, και πόθω δοξάζω σου, το αμέτρητον έλεος και την χάριν πανάμωμε, την πολλήν και αμέτρητον,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πρέσβευε τω σω Υιώ και Θεώ, των πταισμάτων άφεσιν δωρήσασθαι, τοις προσκυνούσιν εν πίστει τον πανάγιον τόκον σου.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Οι Αναβαθμοί· το α´ Αντίφωνον του δ´ ήχου.</w:t>
      </w:r>
    </w:p>
    <w:p w:rsidR="00E15699" w:rsidRPr="0070095B" w:rsidRDefault="00E15699" w:rsidP="0070095B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70095B">
        <w:rPr>
          <w:rFonts w:ascii="Palatino Linotype" w:hAnsi="Palatino Linotype" w:cs="Palatino Linotype"/>
          <w:b/>
          <w:bCs/>
        </w:rPr>
        <w:t>Προκείμενον.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Θαυμαστός ο Θεός εν τοις αγίοις αυτού· ο Θεός Ισραήλ, αυτός δώσει δύναμιν και κραταίωσιν τω λαώ αυτού. Ευλογητός ο Θεός.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Στιχ. Τοις αγίοις τοις εν τη γη αυτού εθαυμάστωσεν ο Κύριος, πάντα θελήματα αυτού εν αυτοίς.</w:t>
      </w:r>
    </w:p>
    <w:p w:rsidR="00E15699" w:rsidRPr="00BF4FA0" w:rsidRDefault="00E15699" w:rsidP="00BF4FA0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BF4FA0">
        <w:rPr>
          <w:rFonts w:ascii="Palatino Linotype" w:hAnsi="Palatino Linotype" w:cs="Palatino Linotype"/>
          <w:b/>
          <w:bCs/>
        </w:rPr>
        <w:t>Ευαγγέλιον.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Εκ του κατά Λουκάν (κα´ 12-20).(Μαρτυρικόν, το εν Όρθρω του Αγίου Γεωργίου)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Είπεν ο Κύριος τοις εαυτού Μαθηταίς· Προσέχετε από των ανθρώπων· επιβαλούσι γαρ εφ  ὑμᾶς τας χείρας αυτών, και διώξουσι, παραδιδόντες εις συναγωγάς και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φυλακάς, αγομένους επί βασιλείς και ηγεμόνας, ένεκεν του ονόματός μου. Αποβήσεται δε υμίν εις μαρτύριον. Θέσθε ουν εις τας καρδίας υμών, μη προμελετάν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απολογηθήναι· εγώ γαρ δώσω υμίν στόμα και σοφίαν, η ου δυνήσονται αντειπείν, ουδέ αντιστήναι πάντες οι αντικείμενοι υμίν. Παραδοθήσεσθε δε και υπό γονέων,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και αδελφών, και συγγενών, και φίλων, και θανατώσουσιν εξ υμών. Και έσεσθε μισούμενοι υπό πάντων δια το όνομά μου· και θριξ εκ της κεφαλής υμών ου μη απόλλυται.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Εν τη υπομονή υμών κτήσασθε τας ψυχάς υμών.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Ο Ν´ Ψαλμός.</w:t>
      </w:r>
    </w:p>
    <w:p w:rsidR="00E15699" w:rsidRPr="00BF4FA0" w:rsidRDefault="00E15699" w:rsidP="00BF4FA0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BF4FA0">
        <w:rPr>
          <w:rFonts w:ascii="Palatino Linotype" w:hAnsi="Palatino Linotype" w:cs="Palatino Linotype"/>
          <w:b/>
          <w:bCs/>
        </w:rPr>
        <w:t>Δόξα.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Ταις του Αθληφόρου, πρεσβείαις, Ελεήμον, εξάλειψον τα πλήθη, των εμών εγκλημάτων.</w:t>
      </w:r>
    </w:p>
    <w:p w:rsidR="00E15699" w:rsidRPr="00BF4FA0" w:rsidRDefault="00E15699" w:rsidP="00BF4FA0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BF4FA0">
        <w:rPr>
          <w:rFonts w:ascii="Palatino Linotype" w:hAnsi="Palatino Linotype" w:cs="Palatino Linotype"/>
          <w:b/>
          <w:bCs/>
        </w:rPr>
        <w:t>Και νυν.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Ταις της Θεοτόκου, πρεσβείαις, Ελεήμον, εξάλειψον τα πλήθη των εμών εγκλημάτων.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Στιχ. Ελέησόν με, ο Θεός, κατά το μέγα έλεός σου, και κατά το πλήθος των οικτιρμών σου εξάλειψον το ανόμημά μου.</w:t>
      </w:r>
    </w:p>
    <w:p w:rsidR="00E15699" w:rsidRPr="00BF4FA0" w:rsidRDefault="00E15699" w:rsidP="00BF4FA0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BF4FA0">
        <w:rPr>
          <w:rFonts w:ascii="Palatino Linotype" w:hAnsi="Palatino Linotype" w:cs="Palatino Linotype"/>
          <w:b/>
          <w:bCs/>
        </w:rPr>
        <w:t>Ιδιόμελον. Ήχος πλ. β´.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Ο βάσιμος κύβος της πίστεως, ο πολυχωρότατος κύκλος των χαρίτων, και των θαυμάτων, Θαλλέλαιος ο αήττητος· μεταβάς σήμερον από γης εις ουρανόν, δια του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μαρτυρίου, τω θρόνω της Αγίας Τριάδος παρίσταται και πρεσβεύει εκτενώς υπέρ ημών, των εν πίστει τελούντων, την πανσέβαστον αυτού άθλησιν.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Σώσον, ο Θεός, τον λαόν Σου...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Οι Κανόνες· πρώτον της Εορτής, ει τύχοι, ειδ  οὐ, ο της Θεοτόκου, Ποίημα Θεοδώρου Λασκάρεως, «Χαράν η κυήσασα», και του Αγίου οι εξής δύω.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Ο α´ Κανών του Αγίου, ου η ακροστιχίς· Τον Θαλλέλαιον ευφημείν θέμις.</w:t>
      </w:r>
    </w:p>
    <w:p w:rsidR="00E15699" w:rsidRPr="00BF4FA0" w:rsidRDefault="00E15699" w:rsidP="00BF4FA0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BF4FA0">
        <w:rPr>
          <w:rFonts w:ascii="Palatino Linotype" w:hAnsi="Palatino Linotype" w:cs="Palatino Linotype"/>
          <w:b/>
          <w:bCs/>
        </w:rPr>
        <w:t>Ποίημα Ιωσήφ.</w:t>
      </w:r>
    </w:p>
    <w:p w:rsidR="00E15699" w:rsidRPr="00BF4FA0" w:rsidRDefault="00E15699" w:rsidP="00BF4FA0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BF4FA0">
        <w:rPr>
          <w:rFonts w:ascii="Palatino Linotype" w:hAnsi="Palatino Linotype" w:cs="Palatino Linotype"/>
          <w:b/>
          <w:bCs/>
        </w:rPr>
        <w:t>Ωδή α´. Ήχος δ´. Τω οδηγήσαντι.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Ταις υπερφώτοις ακτίσι, του παντουργού Πνεύματος καταλαμπόμενος αεί, τους την φωσφόρον σου πάντοτε, επιτελούντας πανήγυριν φώτισον, του μεγαλύνειν σε πιστώς,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Μάρτυς Θαλλέλαιε.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Οχυρωθείς ευσεβεία, και κρατυνθείς χάριτι, του πανοικτίρμονος Θεού, γενναιοφρόνως Θαλλέλαιε προς τους αγώνας εχώρησας, και έλυσας τα οχυρώματα εχθρού,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νίκην αράμενος.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Νέος το σώμα υπάρχων, ταις δε φρεσί τέλειος, θεογνωσίαν αληθή, καθάπερ ήλιος έλαμψας, ειδωλικής ματαιότητος ζόφωσιν, αποσεισάμενος σαφώς, Μάρτυς Θαλλέλαιε.</w:t>
      </w:r>
    </w:p>
    <w:p w:rsidR="00E15699" w:rsidRPr="0065790F" w:rsidRDefault="00E15699" w:rsidP="0065790F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5790F">
        <w:rPr>
          <w:rFonts w:ascii="Palatino Linotype" w:hAnsi="Palatino Linotype" w:cs="Palatino Linotype"/>
          <w:b/>
          <w:bCs/>
        </w:rPr>
        <w:t>Θεοτοκίον.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Κυριοτόκε Παρθένε, των ευσεβών καύχημα, η των Αγγέλων χαρμονή, Χριστιανών το διάσωσμα, αμαρτανόντων εξίλασμα, γέφυρα εκ γης μετάγουσα τους πιστούς, σώζε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τους δούλους σου.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Έτερος, ου η ακροστοιχίς· Χριστού ο Μάρτυς τον δε αίνον προσδέχου.</w:t>
      </w:r>
    </w:p>
    <w:p w:rsidR="00E15699" w:rsidRPr="0065790F" w:rsidRDefault="00E15699" w:rsidP="0065790F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5790F">
        <w:rPr>
          <w:rFonts w:ascii="Palatino Linotype" w:hAnsi="Palatino Linotype" w:cs="Palatino Linotype"/>
          <w:b/>
          <w:bCs/>
        </w:rPr>
        <w:t>Ωδή α´. Ήχος δ´. Ανοίξω το στόμα μου.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Χαρίτωσον δέομαι, εν τη ανοίξει του στόματος τον λόγον μου Άγιε, και φωταγώγησον, την διάνοιαν, ακτίσι της σοφίας· όπως επαξίως σου μέλψω την άθλησιν.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Ρητόρων δεινότητες, γλώσσαι και τέχνοι και μέθοδοι, προς μίαν κινείσθωσαν, πάσαι υπόθεσιν, την σεβάσμιον, του λαμπρού Θαλλελαίου, κροτούσαι πανήγυριν,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θείοις εν άσμασιν.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Ιδού σοι επέφανε, λαέ Κυρίου χριστώνυμε, ως κήπος θεόφυτος, και ως παράδεισος, ζωομύριστος, η μνήμη Θαλλελαίου, κατευωδιάζουσα πάντας εν χάριτι.</w:t>
      </w:r>
    </w:p>
    <w:p w:rsidR="00E15699" w:rsidRPr="0065790F" w:rsidRDefault="00E15699" w:rsidP="0065790F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5790F">
        <w:rPr>
          <w:rFonts w:ascii="Palatino Linotype" w:hAnsi="Palatino Linotype" w:cs="Palatino Linotype"/>
          <w:b/>
          <w:bCs/>
        </w:rPr>
        <w:t>Θεοτοκίον.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Σοφίας σε θάλαμον, ενυποστάτου γινώσκομεν, και θείον ανάκτορον, Πατρός Πανάχραντε, και παλάτιον, Πνεύματος του Αγίου, όλης της θεότητος έμψυχον τέμενος.</w:t>
      </w:r>
    </w:p>
    <w:p w:rsidR="00E15699" w:rsidRPr="0065790F" w:rsidRDefault="00E15699" w:rsidP="0065790F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5790F">
        <w:rPr>
          <w:rFonts w:ascii="Palatino Linotype" w:hAnsi="Palatino Linotype" w:cs="Palatino Linotype"/>
          <w:b/>
          <w:bCs/>
        </w:rPr>
        <w:t>Ωδή γ´. Ο στερεών βροντήν.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Θαυματουργείς εξαίσια παμμάκαρ, καιρώ τω της αθλήσεως· του γαρ τυράννου ανηλεώς, σε κολάζειν προθεμένου, αι τούτου χείρες ώφθησαν, ξηραί και ανενέργητοι.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Αποσκοπών προς μόνον τον Δεσπότην, τον νίκην σοι παρέχοντα, ου παρετράπης της αληθούς, Αθλητά ομολογίας, αλλ  ἀκλινὴς διέμεινας, εκπλήττων και τους άφρονας.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Λόγω ζωής και έργων επιδείξει, Αλέξανδρον εζώγρησας, και τον Αστέριον αθλητά, και Θεώ τω ευεργέτη, πανευκλεείς παρέστησας, Θαλλέλαιε μάρτυρας.</w:t>
      </w:r>
    </w:p>
    <w:p w:rsidR="00E15699" w:rsidRPr="0065790F" w:rsidRDefault="00E15699" w:rsidP="0065790F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5790F">
        <w:rPr>
          <w:rFonts w:ascii="Palatino Linotype" w:hAnsi="Palatino Linotype" w:cs="Palatino Linotype"/>
          <w:b/>
          <w:bCs/>
        </w:rPr>
        <w:t>Θεοτοκίον.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Λάμψον μοι φως Παρθένε μετανοίας· εν σκότει γαρ κατάκειμαι, της αμαρτίας φρενοβλαβώς· και παράσχου μοι την λύσιν, των επταισμένων όπως σε, δοξάζω πανάμωμε.</w:t>
      </w:r>
    </w:p>
    <w:p w:rsidR="00E15699" w:rsidRPr="0065790F" w:rsidRDefault="00E15699" w:rsidP="0065790F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5790F">
        <w:rPr>
          <w:rFonts w:ascii="Palatino Linotype" w:hAnsi="Palatino Linotype" w:cs="Palatino Linotype"/>
          <w:b/>
          <w:bCs/>
        </w:rPr>
        <w:t>Έτερος. Τους σους υμνολόγους.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Το πάντων εντρύφημα Ναξίων, Μαρτύρων ωράϊσμα φαιδρόν, των Αναργύρων καύχημα, και ιατρόν αδάπανον, Θαλλέλαιον τον ένδοξον, μελωδικώς ευφημήσωμεν.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Ο θείος ναός σου καθοράται, κοινόν ιατρείον των ψυχών, και των σωμάτων άπαντα, ιώμενον παθήματα· διο οι κακώς έχοντες, ε τούτω πάντες προσφεύγομεν.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Υπέστης γενναίως τον αγώνα, άθλήσεως ένδοξε της σης, και νίκης διαδήματι, την κορυφήν κατέστεψαι, και προ Χριστού απείληφας, χάριν ιάσθαι νοσήματα.</w:t>
      </w:r>
    </w:p>
    <w:p w:rsidR="00E15699" w:rsidRDefault="00E15699" w:rsidP="0065790F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</w:p>
    <w:p w:rsidR="00E15699" w:rsidRPr="0065790F" w:rsidRDefault="00E15699" w:rsidP="0065790F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5790F">
        <w:rPr>
          <w:rFonts w:ascii="Palatino Linotype" w:hAnsi="Palatino Linotype" w:cs="Palatino Linotype"/>
          <w:b/>
          <w:bCs/>
        </w:rPr>
        <w:t>Θεοτοκίον.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Ο νους των βροτών τε και Αγγέλων, νοήσαι ου δύναται Αγνή, το υπέρ νουν μυστήριον, του τοκετού σου Δέσποινα· τούτο και γαρ νοούμενον, μένει αεί αννενόητον.</w:t>
      </w:r>
    </w:p>
    <w:p w:rsidR="00E15699" w:rsidRPr="0065790F" w:rsidRDefault="00E15699" w:rsidP="0065790F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5790F">
        <w:rPr>
          <w:rFonts w:ascii="Palatino Linotype" w:hAnsi="Palatino Linotype" w:cs="Palatino Linotype"/>
          <w:b/>
          <w:bCs/>
        </w:rPr>
        <w:t>Κάθισμα.</w:t>
      </w:r>
    </w:p>
    <w:p w:rsidR="00E15699" w:rsidRPr="0065790F" w:rsidRDefault="00E15699" w:rsidP="0065790F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5790F">
        <w:rPr>
          <w:rFonts w:ascii="Palatino Linotype" w:hAnsi="Palatino Linotype" w:cs="Palatino Linotype"/>
          <w:b/>
          <w:bCs/>
        </w:rPr>
        <w:t>Ήχος δ´. Ο υψωθείς εν τω Σταυρώ.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Φωτοειδής αναδειχθείς αθλοφόρος, της αθεΐας σκοτασμόν απεκρούσω, και προς ποινάς και θάνατον εχώρησας· όθεν διανύσας σου, τους γενναίους αγώνας, μέγιστον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αντέλαβες, κληρουχίαν και δόξαν, την μηδαμώς γενναίε αθλητά, παρερχομένην, Θαλλέλαιε ένδοξε.</w:t>
      </w:r>
    </w:p>
    <w:p w:rsidR="00E15699" w:rsidRPr="0065790F" w:rsidRDefault="00E15699" w:rsidP="0065790F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5790F">
        <w:rPr>
          <w:rFonts w:ascii="Palatino Linotype" w:hAnsi="Palatino Linotype" w:cs="Palatino Linotype"/>
          <w:b/>
          <w:bCs/>
        </w:rPr>
        <w:t>Δόξα. Το αυτό. Και νυν. Της εορτής.</w:t>
      </w:r>
      <w:r>
        <w:rPr>
          <w:rFonts w:ascii="Palatino Linotype" w:hAnsi="Palatino Linotype" w:cs="Palatino Linotype"/>
          <w:b/>
          <w:bCs/>
        </w:rPr>
        <w:t xml:space="preserve"> </w:t>
      </w:r>
      <w:r w:rsidRPr="0065790F">
        <w:rPr>
          <w:rFonts w:ascii="Palatino Linotype" w:hAnsi="Palatino Linotype" w:cs="Palatino Linotype"/>
          <w:b/>
          <w:bCs/>
        </w:rPr>
        <w:t>Η το Θεοτοκίον.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Ου σιωπήσομέν ποτε, Θεοτόκε, τας δυναστείας σου λαλείν οι ανάξιοι· ειμή γαρ συ προΐστασο πρεσβεύουσα, τις ημάς ερρύσατο, εκ τοσούτων κινδύνων; τις δε διεφύλαξεν,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έως νυν ελευθέρους; Ουκ αποστώμεν Δέσποινα εκ σου· σους γαρ δούλους σώζεις αεί, εκ παντοίων δεινών.</w:t>
      </w:r>
    </w:p>
    <w:p w:rsidR="00E15699" w:rsidRPr="0065790F" w:rsidRDefault="00E15699" w:rsidP="0065790F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5790F">
        <w:rPr>
          <w:rFonts w:ascii="Palatino Linotype" w:hAnsi="Palatino Linotype" w:cs="Palatino Linotype"/>
          <w:b/>
          <w:bCs/>
        </w:rPr>
        <w:t>Ωδή δ´. Εισακήκοα, Κύριε.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Εν θαλάσση απορριφείς, δυνάμει θεία ουκ εβυθίσθης, ασεβείς δε κατεπόντισας, τω βυθώ Θαλλέλαιε, των ιερών αιμάτων σου Μάρτυς σοφέ.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Λαμπροφόρος ταις θεϊκαίς Μάρτυς αστράπτων φωτοχυσίαις, επεφάνης τω δικάζοντι, διελέγχων ένδοξε, την ζοφεράν δυσσέβειαν τούτου τρανώς.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Αγιώτατόν σε ναόν, και οίκον της τρισηλίου δόξης, γεγονότα μάκαρ έγνωμεν, ναούς τε και ξόανα, των πονηρών δαιμόνων συντρίψαντα.</w:t>
      </w:r>
    </w:p>
    <w:p w:rsidR="00E15699" w:rsidRPr="0065790F" w:rsidRDefault="00E15699" w:rsidP="0065790F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5790F">
        <w:rPr>
          <w:rFonts w:ascii="Palatino Linotype" w:hAnsi="Palatino Linotype" w:cs="Palatino Linotype"/>
          <w:b/>
          <w:bCs/>
        </w:rPr>
        <w:t>Θεοτοκίον.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 xml:space="preserve">Ιεροί Προφήται, την σην λοχείαν πάλαι προανεφώνουν, όρος μέγα και κατάσκιον, πύλην τε καλούντές σε, δι  </w:t>
      </w:r>
      <w:r>
        <w:rPr>
          <w:rFonts w:ascii="Palatino Linotype" w:hAnsi="Palatino Linotype" w:cs="Palatino Linotype"/>
        </w:rPr>
        <w:t>η</w:t>
      </w:r>
      <w:r w:rsidRPr="007D47EA">
        <w:rPr>
          <w:rFonts w:ascii="Palatino Linotype" w:hAnsi="Palatino Linotype" w:cs="Palatino Linotype"/>
        </w:rPr>
        <w:t>ς Κύριος μόνος Αγνή διώδευσεν.</w:t>
      </w:r>
    </w:p>
    <w:p w:rsidR="00E15699" w:rsidRPr="0065790F" w:rsidRDefault="00E15699" w:rsidP="0065790F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5790F">
        <w:rPr>
          <w:rFonts w:ascii="Palatino Linotype" w:hAnsi="Palatino Linotype" w:cs="Palatino Linotype"/>
          <w:b/>
          <w:bCs/>
        </w:rPr>
        <w:t>Έτερος. Ο καθήμενος εν δόξη.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Μαρτυρίου του σεπτού σου, λαμπρά πέλει τα τρόπαια, λαμπροί οι αγώνες, ους υπέρ Χριστού εξετέλεσας λαμπρά δε πάντα υπάρχει σου τα θαύματα, ω Θαλλέλαιε,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διο λαμπρώς σε γεραίρομεν.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Άστρον άδυτον καθάπερ, και σελήνη ολόφωτος, ως ηλίου δίσκος, η σεπτή εικών σου Θαλλέλαιε, καταφωτίζει τους πόθω σοι προσπίπτοντας, και εκ πίστεως ασπαζομένους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πανένδοξε.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Ρείτω μοι χρυσίον άπαν, ρείτω μοι και αργύριον, ρείτω μοι και πλούτος, εμοί πλούτος πέλει επέραστος, το του Χριστού μου γλυκύ και θείον όνομα, ο Θαλλέλαιος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τω τυραννούντι ανέκραζεν.</w:t>
      </w:r>
    </w:p>
    <w:p w:rsidR="00E15699" w:rsidRPr="00CD1B66" w:rsidRDefault="00E15699" w:rsidP="00CD1B66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CD1B66">
        <w:rPr>
          <w:rFonts w:ascii="Palatino Linotype" w:hAnsi="Palatino Linotype" w:cs="Palatino Linotype"/>
          <w:b/>
          <w:bCs/>
        </w:rPr>
        <w:t>Θεοτοκίον.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Το μεν βρέφος σου υπάρχει, αληθής Θεός, Πάναγνε, συ δ  ἡ τούτου Μήτηρ αληθής Παρθένος διέμεινας, μετά τον τόκον τι μείζον τούτου έτερον, κτίσις άπασα,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θαύμα εώρακε πώποτε.</w:t>
      </w:r>
    </w:p>
    <w:p w:rsidR="00E15699" w:rsidRPr="00CD1B66" w:rsidRDefault="00E15699" w:rsidP="00CD1B66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CD1B66">
        <w:rPr>
          <w:rFonts w:ascii="Palatino Linotype" w:hAnsi="Palatino Linotype" w:cs="Palatino Linotype"/>
          <w:b/>
          <w:bCs/>
        </w:rPr>
        <w:t>Ωδή ε´. Ανάτειλόν μοι Κύριε.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Οι πόνοι σου μακάριε, ευώδες ως θυμίαμα, τω Ευεργέτη προσηνέχθησαν· την άπονον εντεύθεν, βασιλείαν Άγιε, και ζωήν κεκλήρωσαι, μετά πάντων εκλεκτών.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Ναμάτων θείων έμπλεως, υπάρχων των του Πνεύματος, ψυχάς εζώγρησας φλεχθείσας, φλογμώ της ασεβείας, και προς ύδωρ ένδοξε, το της αναπαύσεως, καθωδήγησας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σαφώς.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Ελαία ως κατάκαρπος, εν οίκω του Θεού ημών Μάρτυς Θαλλέλαιε πεφύτευσαι, ελαίω ευσεβείας, πάντων ιλαρύνουσα, τας καρδίας πάνσοφε, και τα πρόσωπα αεί.</w:t>
      </w:r>
    </w:p>
    <w:p w:rsidR="00E15699" w:rsidRPr="00CD1B66" w:rsidRDefault="00E15699" w:rsidP="00CD1B66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CD1B66">
        <w:rPr>
          <w:rFonts w:ascii="Palatino Linotype" w:hAnsi="Palatino Linotype" w:cs="Palatino Linotype"/>
          <w:b/>
          <w:bCs/>
        </w:rPr>
        <w:t>Θεοτοκίον.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Υιούς φωτός απέδειξας, τους σκοτισθέντας πάθεσι, Πατρός απαύγασμα κυήσασα, Χριστόν τον φωτοδότην, Παναγία Δέσποινα· δια τούτο πόθω σε, μακαρίζομεν αεί.</w:t>
      </w:r>
    </w:p>
    <w:p w:rsidR="00E15699" w:rsidRPr="00CD1B66" w:rsidRDefault="00E15699" w:rsidP="00CD1B66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CD1B66">
        <w:rPr>
          <w:rFonts w:ascii="Palatino Linotype" w:hAnsi="Palatino Linotype" w:cs="Palatino Linotype"/>
          <w:b/>
          <w:bCs/>
        </w:rPr>
        <w:t>Έτερος. Εξέστη τα σύμπαντα.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Υπέδυς εν ύδασιν, αλλ  ὅμως υποβρύχιος, εν τούτοις ου γέγονας, ω Μάρτυς, αλλ  ἐκ θαλάσσης ως εκ νυμφώνος λαμπρός, ανήλθες Θαλλέλαιε φορών, εσθήτα διάλευκον,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ως νυμφίος φαιδρότατος.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Συ μοι Μάρτυς γένοιο, νοσούντι θεία ίασις, όντι εν κινδύνοις προστασία, εκλείποντί μοι χειραγωγός και φρουρός και παρισταμένω τω κριτή, πρεσβευτής δραστικώτατος,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της γεένης ρυόμενος.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Τις εμέ χωρίσειε, Χριστού της αγαπήσεως, Μάρτυς, τω τυράννω ανεβόας, ου πυρ ου ξίφος ουδέ κολάσεις φρικταί, λιμός ου θανάτου απειλαί, διο σφάττε μάστιζε,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και παντοίων με κόλαζε.</w:t>
      </w:r>
    </w:p>
    <w:p w:rsidR="00E15699" w:rsidRPr="00CD1B66" w:rsidRDefault="00E15699" w:rsidP="00CD1B66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CD1B66">
        <w:rPr>
          <w:rFonts w:ascii="Palatino Linotype" w:hAnsi="Palatino Linotype" w:cs="Palatino Linotype"/>
          <w:b/>
          <w:bCs/>
        </w:rPr>
        <w:t>Θεοτοκίον.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Ο πάσιν αχώρητος, εν μήτρα σου Πανάμωμε, όλος χωρηθήναι κατεδέχθη, χωρητικόν με ιν  ἀπεργάσηται, χάριτος Αυτού της παντουργού, και όλον θεώση με, κατά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χάριν τον άνθρωπον.</w:t>
      </w:r>
    </w:p>
    <w:p w:rsidR="00E15699" w:rsidRPr="00CD1B66" w:rsidRDefault="00E15699" w:rsidP="00CD1B66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CD1B66">
        <w:rPr>
          <w:rFonts w:ascii="Palatino Linotype" w:hAnsi="Palatino Linotype" w:cs="Palatino Linotype"/>
          <w:b/>
          <w:bCs/>
        </w:rPr>
        <w:t>Ωδή ς´. Ζάλη με λογισμών.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Φάλαγγας δαιμόνων ετροπώσω, συνεργούς Θαλλέλαιε, αγίους έχων Αγγέλους, εν καιρώ των αγώνων σου σοφέ, δι  ὧν στεφανηφόρος, αναδειχθείς δόξης έτυχες.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Η φύσις των αλόγων επιγνούσα, του Λόγου σε Μάρτυρα, ορμήν την άλογον φεύγει, και τιμά σε εν λόγω ευσεβεί, εν μέσω του σταδίου, αγωνιζόμενον ένδοξε.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Μέγιστα επί σοι θαύματα βλέπων, όχλος ο παράνομος, τελούμενα παραδόξως, καταβάλλεται νεύσει θεϊκή, Θαλλέλαιε και φέγγος, θεογνωσίας εισδέχεται.</w:t>
      </w:r>
    </w:p>
    <w:p w:rsidR="00E15699" w:rsidRDefault="00E15699" w:rsidP="00CD1B66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</w:p>
    <w:p w:rsidR="00E15699" w:rsidRDefault="00E15699" w:rsidP="00CD1B66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</w:p>
    <w:p w:rsidR="00E15699" w:rsidRPr="00CD1B66" w:rsidRDefault="00E15699" w:rsidP="00CD1B66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CD1B66">
        <w:rPr>
          <w:rFonts w:ascii="Palatino Linotype" w:hAnsi="Palatino Linotype" w:cs="Palatino Linotype"/>
          <w:b/>
          <w:bCs/>
        </w:rPr>
        <w:t>Θεοτοκίον.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Έλυσας των δεσμών με της αμαρτίας, τεκούσα τον Κύριον, τον λύσαντα τα του άδου Θεοτόκε, βασίλεια αγνή, και πάντας συνδεσμούντα, προς την οικείαν επίγνωσιν.</w:t>
      </w:r>
    </w:p>
    <w:p w:rsidR="00E15699" w:rsidRPr="00CD1B66" w:rsidRDefault="00E15699" w:rsidP="00CD1B66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CD1B66">
        <w:rPr>
          <w:rFonts w:ascii="Palatino Linotype" w:hAnsi="Palatino Linotype" w:cs="Palatino Linotype"/>
          <w:b/>
          <w:bCs/>
        </w:rPr>
        <w:t>Έτερος. Την θείαν ταύτην.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Ναού εκ θείου του Μάρτυρος, προέρχεται πηγή των ιάσεων, δεύτε αντλήσατε, πάντες γλυκύρροα νάματα, οι διαφόροις νόσοι κατατηκόμενοι.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Δικαιοσύνης ο πρύτανις, Χριστός την δεξιάν προετείνατο, και εστεφάνωσεν, αμαραντίνοις στεφάνοις σε, της ακηράτου δόξης, Μάρτυς Θαλλέλαιε.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Εφλέχθης ζήλω της πίστεως, και πλάνης κατεμάρανας άνθρακας, Μάρτυς Θαλλέλαιε, θεολογίας τα δόγματα της αληθούς κηρύξας πάσι τρανότατα.</w:t>
      </w:r>
    </w:p>
    <w:p w:rsidR="00E15699" w:rsidRPr="00CD1B66" w:rsidRDefault="00E15699" w:rsidP="00CD1B66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CD1B66">
        <w:rPr>
          <w:rFonts w:ascii="Palatino Linotype" w:hAnsi="Palatino Linotype" w:cs="Palatino Linotype"/>
          <w:b/>
          <w:bCs/>
        </w:rPr>
        <w:t>Θεοτοκίον.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Ασπόρως Κόρη συνέλαβες, ακόπως δε εν μήτρα εβάστασας, Χριστόν τον Κύριον, αφθόρως δε απεγέννησας, ω τεραστίων ξένων! τις ου θαυμάσεται;</w:t>
      </w:r>
    </w:p>
    <w:p w:rsidR="00E15699" w:rsidRPr="00CD1B66" w:rsidRDefault="00E15699" w:rsidP="00CD1B66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CD1B66">
        <w:rPr>
          <w:rFonts w:ascii="Palatino Linotype" w:hAnsi="Palatino Linotype" w:cs="Palatino Linotype"/>
          <w:b/>
          <w:bCs/>
        </w:rPr>
        <w:t>Κοντάκιον.</w:t>
      </w:r>
    </w:p>
    <w:p w:rsidR="00E15699" w:rsidRDefault="00E15699" w:rsidP="00CD1B66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CD1B66">
        <w:rPr>
          <w:rFonts w:ascii="Palatino Linotype" w:hAnsi="Palatino Linotype" w:cs="Palatino Linotype"/>
          <w:b/>
          <w:bCs/>
        </w:rPr>
        <w:t>Ήχος γ´. Η Παρθένος σήμερον.</w:t>
      </w:r>
    </w:p>
    <w:p w:rsidR="00E15699" w:rsidRPr="00CD1B66" w:rsidRDefault="00E15699" w:rsidP="007D47EA">
      <w:pPr>
        <w:spacing w:line="360" w:lineRule="auto"/>
        <w:jc w:val="both"/>
        <w:rPr>
          <w:rFonts w:ascii="Palatino Linotype" w:hAnsi="Palatino Linotype" w:cs="Palatino Linotype"/>
          <w:b/>
          <w:bCs/>
        </w:rPr>
      </w:pPr>
      <w:r w:rsidRPr="007D47EA">
        <w:rPr>
          <w:rFonts w:ascii="Palatino Linotype" w:hAnsi="Palatino Linotype" w:cs="Palatino Linotype"/>
        </w:rPr>
        <w:t>Των Μαρτύρων σύναθλος, αναδειχθείς και οπλίτης, στρατιώτης άριστος, του Βασιλέως της δόξης, γέγονας δια βασάνων και τιμωρίας, έπαρσιν ειδωλολατρών καταπατήσας·</w:t>
      </w:r>
      <w:r>
        <w:rPr>
          <w:rFonts w:ascii="Palatino Linotype" w:hAnsi="Palatino Linotype" w:cs="Palatino Linotype"/>
          <w:b/>
          <w:bCs/>
        </w:rPr>
        <w:t xml:space="preserve"> </w:t>
      </w:r>
      <w:r w:rsidRPr="007D47EA">
        <w:rPr>
          <w:rFonts w:ascii="Palatino Linotype" w:hAnsi="Palatino Linotype" w:cs="Palatino Linotype"/>
        </w:rPr>
        <w:t>δια τούτο την σεπτήν σου, υμνούμεν μνήμην σοφέ Θαλλέλαιε.</w:t>
      </w:r>
    </w:p>
    <w:p w:rsidR="00E15699" w:rsidRPr="00CD1B66" w:rsidRDefault="00E15699" w:rsidP="00CD1B66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CD1B66">
        <w:rPr>
          <w:rFonts w:ascii="Palatino Linotype" w:hAnsi="Palatino Linotype" w:cs="Palatino Linotype"/>
          <w:b/>
          <w:bCs/>
        </w:rPr>
        <w:t>Ο Οίκος.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Τον εις βάθη κακίας κατολισθήσαντα, τον ποικίλαις ηδοναίς καταχρασθέντα, και εν τάφω δεινής ραθυμίας κατακείμενον, έγειρόν με Άγιε τη επιστασία σου, αναπτέρωσό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μου τον νουν προς την θείαν αγάπησιν· σοι δίδου μοι λόγον, ίνα κατ  ἀξίαν υμνήσω των σων θαυμάτων την άβυσσον· εάν γαρ μοι δως λόγον, κολληθήτω η γλώσσα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μου τω λάρυγγί μου, εαν μη σου μνησθώ και πόθω αναβοήσω· Δια τούτο την σεπτήν σου υμνούμεν μνήμην σοφέ Θαλλέλαιε.</w:t>
      </w:r>
    </w:p>
    <w:p w:rsidR="00E15699" w:rsidRPr="00CD1B66" w:rsidRDefault="00E15699" w:rsidP="00CD1B66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CD1B66">
        <w:rPr>
          <w:rFonts w:ascii="Palatino Linotype" w:hAnsi="Palatino Linotype" w:cs="Palatino Linotype"/>
          <w:b/>
          <w:bCs/>
        </w:rPr>
        <w:t>Συναξάριον.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Τη Κ</w:t>
      </w:r>
      <w:r>
        <w:rPr>
          <w:rFonts w:ascii="Palatino Linotype" w:hAnsi="Palatino Linotype" w:cs="Palatino Linotype"/>
        </w:rPr>
        <w:t>'</w:t>
      </w:r>
      <w:r w:rsidRPr="007D47EA">
        <w:rPr>
          <w:rFonts w:ascii="Palatino Linotype" w:hAnsi="Palatino Linotype" w:cs="Palatino Linotype"/>
        </w:rPr>
        <w:t xml:space="preserve"> του αυτού μηνός μνήμη του Αγίου Μάρτυρος Θαλλελαίου.</w:t>
      </w:r>
    </w:p>
    <w:p w:rsidR="00E15699" w:rsidRDefault="00E15699" w:rsidP="00A8509D">
      <w:pPr>
        <w:spacing w:line="360" w:lineRule="auto"/>
        <w:jc w:val="center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Στιχ.</w:t>
      </w:r>
    </w:p>
    <w:p w:rsidR="00E15699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Ακέστορι τμηθέντι τω Θαλλελαίω,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Θεός βοτάνην προς λύσιν πέμπει πάθους.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Εικοστή Θαλλέλαιος την κεφαλήν απεκάρθη.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Ούτος ην επί Νουμεριανού του βασιλέως, ορμώμενος εκ του Λιβάνου, πατρός μεν Βερουκίου, μητρός δε Ρωμυλίας, εν μελέτη γενόμενος της Ιατρικής τέχνης. Συνεσχέθη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δε εν Αζάρβω της δευτέρας των Κιλίκων επαρχίας, εν ελαιώνι κρυπτόμενος. Προσάγεται δε Θεοδώρω τω άρχοντι· ος, μη πειθόμενον αυτόν θύσαι τοις ειδώλοις,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προσέταξε τρυπηθήναι αυτού τους αστραγάλους και σχοινίοις κατά κεφαλής αναρτηθήναι. Τούτο ουν δόξαντες οι υπηρέται ποιείν, εκ τινος θείας δυνάμεως τας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φρένας αλλοιωθέντες, ξύλον αντί του Αγίου τρυπήσαντες απηώρησαν. Τύπτονται ουν, ως κατά του άρχοντος παίξαντες. Είτα εκέλευσεν αυτόν ριφήναι εν τη θαλάσση,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εξ ης εξήλθεν αβλαβής, φορών εσθήτα λευκήν. Μετά ταύτα θηρίοις εν σταδίω αφίεται, και πάλιν αλώβητος διαμείνας, εν Εδέσση της Αιγαίων πόλεως ξίφει την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κεφαλήν αποτέμνεται.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Τη αυτή ημέρα, Μνήμη των Αγίων Μαρτύρων Αλεξάνδρου και Αστερίου των διατελεσάντων βασανιστών του Αγίου Θαλλελαίου.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Τη αυτή ημέρα, Μνήμη της Αγίας Ισαποστόλου Λυδίας της Φιλιππησίας της πορφυροπώλιδος.</w:t>
      </w:r>
    </w:p>
    <w:p w:rsidR="00E15699" w:rsidRPr="00CD1B66" w:rsidRDefault="00E15699" w:rsidP="00F676EE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CD1B66">
        <w:rPr>
          <w:rFonts w:ascii="Palatino Linotype" w:hAnsi="Palatino Linotype" w:cs="Palatino Linotype"/>
          <w:b/>
          <w:bCs/>
        </w:rPr>
        <w:t>Στίχοι.</w:t>
      </w:r>
    </w:p>
    <w:p w:rsidR="00E15699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Πανοικεί πιστεύσασα Χριστώ Λυδία</w:t>
      </w:r>
      <w:r>
        <w:rPr>
          <w:rFonts w:ascii="Palatino Linotype" w:hAnsi="Palatino Linotype" w:cs="Palatino Linotype"/>
        </w:rPr>
        <w:t>,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Εν Φιλίπποις πέφηνεν αρχή Αγία.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Λυδία η μακαρία πορφυροπώλις πόλεως Θυατείρων ην εν Φιλίπποις σεβόμενη τον Θεόν, και αμέμπτω κοσμουμένη πολιτεία. Παραγενομένου εν αυτή του ουρανοβάμονος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και θεσπεσίου Παύλου, ήκουσε της διδαχής αυτού, και εδέξατο του Ευαγγελίου το φως, πανοικεί πιστεύσασα τω Χριστώ, και βαπτισθείσα εν τοις ρείθροις του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εκείσε ποταμού Ζυγάκτου. Και ην Ευαγγελικώς πολιτευ</w:t>
      </w:r>
      <w:r>
        <w:rPr>
          <w:rFonts w:ascii="Palatino Linotype" w:hAnsi="Palatino Linotype" w:cs="Palatino Linotype"/>
        </w:rPr>
        <w:t>ο</w:t>
      </w:r>
      <w:r w:rsidRPr="007D47EA">
        <w:rPr>
          <w:rFonts w:ascii="Palatino Linotype" w:hAnsi="Palatino Linotype" w:cs="Palatino Linotype"/>
        </w:rPr>
        <w:t>μ</w:t>
      </w:r>
      <w:r>
        <w:rPr>
          <w:rFonts w:ascii="Palatino Linotype" w:hAnsi="Palatino Linotype" w:cs="Palatino Linotype"/>
        </w:rPr>
        <w:t>έ</w:t>
      </w:r>
      <w:r w:rsidRPr="007D47EA">
        <w:rPr>
          <w:rFonts w:ascii="Palatino Linotype" w:hAnsi="Palatino Linotype" w:cs="Palatino Linotype"/>
        </w:rPr>
        <w:t>νη, και διακονούσα τοις μακαρίοις Αποστόλοις εν τω οίκω αυτής, και θεραπεύουσα τον Κύριον εναρέτοις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έργοις και αγαθαίς πράξεσιν. Αποστολικώς δε τελέσασα την ζωήν, μετετέθη ταις άνω μοναίς, κληρονόμος φανείσα της ουρανίου βασιλείας.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Μνήμη του Αγίου Μάρτυρος Ασκλά, όστις, εν ποταμώ ριφείς, τελειούται.</w:t>
      </w:r>
    </w:p>
    <w:p w:rsidR="00E15699" w:rsidRPr="008C1973" w:rsidRDefault="00E15699" w:rsidP="00F676EE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8C1973">
        <w:rPr>
          <w:rFonts w:ascii="Palatino Linotype" w:hAnsi="Palatino Linotype" w:cs="Palatino Linotype"/>
          <w:b/>
          <w:bCs/>
        </w:rPr>
        <w:t>Στίχοι.</w:t>
      </w:r>
    </w:p>
    <w:p w:rsidR="00E15699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Αιγύπτιος την γλώσσαν Ασκλάς πυρ φέρει,</w:t>
      </w:r>
      <w:r>
        <w:rPr>
          <w:rFonts w:ascii="Palatino Linotype" w:hAnsi="Palatino Linotype" w:cs="Palatino Linotype"/>
        </w:rPr>
        <w:t xml:space="preserve"> 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Δι  ἔνθεον κήρυγμα γλωσσών εμπόρων.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Οι τρεις όσιοι και θεοφόροι Πατέρες ημών Νικήτας, Ιωάννης και Ιωσήφ, οι κτίτορες της εν Χίω ιεράς και βασιλικής Νέας Μονής, εν ειρήνη τελειούνται.</w:t>
      </w:r>
    </w:p>
    <w:p w:rsidR="00E15699" w:rsidRPr="008C1973" w:rsidRDefault="00E15699" w:rsidP="00F676EE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8C1973">
        <w:rPr>
          <w:rFonts w:ascii="Palatino Linotype" w:hAnsi="Palatino Linotype" w:cs="Palatino Linotype"/>
          <w:b/>
          <w:bCs/>
        </w:rPr>
        <w:t>Στίχοι.</w:t>
      </w:r>
    </w:p>
    <w:p w:rsidR="00E15699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Οι τρεις Όσιοι τη Αγία Τριάδι,</w:t>
      </w:r>
      <w:r>
        <w:rPr>
          <w:rFonts w:ascii="Palatino Linotype" w:hAnsi="Palatino Linotype" w:cs="Palatino Linotype"/>
        </w:rPr>
        <w:t xml:space="preserve"> 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Συν τοις αΰλοις νυν παρίστανται νόοις.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Τη αυτή ημέρα η ανακομιδή και μετακομιδή του λειψάνου του εν αγίοις Πατρός ημών Νικολάου Μύρων της Λυκίας του θαυματουργού.</w:t>
      </w:r>
    </w:p>
    <w:p w:rsidR="00E15699" w:rsidRPr="008C1973" w:rsidRDefault="00E15699" w:rsidP="008C197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8C1973">
        <w:rPr>
          <w:rFonts w:ascii="Palatino Linotype" w:hAnsi="Palatino Linotype" w:cs="Palatino Linotype"/>
          <w:b/>
          <w:bCs/>
        </w:rPr>
        <w:t>Στίχοι.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Φάνας ο νεκρός σου, θεόφρον, την έω,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Έφανεν αύθις και δύσιν τεραστίοις.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Ο Όσιος Πατήρ ημών Θαλάσσιος εν ειρήνη τελειούται.</w:t>
      </w:r>
    </w:p>
    <w:p w:rsidR="00E15699" w:rsidRPr="008C1973" w:rsidRDefault="00E15699" w:rsidP="008C197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8C1973">
        <w:rPr>
          <w:rFonts w:ascii="Palatino Linotype" w:hAnsi="Palatino Linotype" w:cs="Palatino Linotype"/>
          <w:b/>
          <w:bCs/>
        </w:rPr>
        <w:t>Στίχοι.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Ο Θαλάσσιος και κατοικήσας τάφον,Βλύζει θαλάσσας χαρίτων εκ του τάφου.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Ο Όσιος Μάρκος ο ερημίτης εν ειρήνη τελειούται.</w:t>
      </w:r>
    </w:p>
    <w:p w:rsidR="00E15699" w:rsidRPr="008C1973" w:rsidRDefault="00E15699" w:rsidP="008C197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8C1973">
        <w:rPr>
          <w:rFonts w:ascii="Palatino Linotype" w:hAnsi="Palatino Linotype" w:cs="Palatino Linotype"/>
          <w:b/>
          <w:bCs/>
        </w:rPr>
        <w:t>Στίχοι.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Δίδωσι Μάρκω της Εδέμ κήπον μέγαν,Ο κήπον ευρών εις ταφήν Χριστός πάλαι.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Τη αυτή ημέρα, ανάμνησις της ευρέσεως των λειψάνων του Αγίου Αλεξίου Μητροπολίτου Μόσχας και πασών Ρωσσιών.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Ταις αυτών πρεσβείαις, ο Θεός, ελέησον ημάς. Αμήν.</w:t>
      </w:r>
    </w:p>
    <w:p w:rsidR="00E15699" w:rsidRPr="008C1973" w:rsidRDefault="00E15699" w:rsidP="008C197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8C1973">
        <w:rPr>
          <w:rFonts w:ascii="Palatino Linotype" w:hAnsi="Palatino Linotype" w:cs="Palatino Linotype"/>
          <w:b/>
          <w:bCs/>
        </w:rPr>
        <w:t>Ωδή ζ´. Ευλογητός ει ο Θεός.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Ίστασο μέσον της φλογός, των πειρασμών ως οι Παίδες, την θείαν δρόσον εξ ύψους ένδοξε, δεχόμενος σαφώς, και τον επί πάντων Θεόν δοξολογών.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Νέος ως άλλος Δανιήλ, μέσον λεόντων εβλήθης, της τούτων βλάβης ουδόλως χάριτι, τη θεία μετασχών, μάρτυς αθλοφόρε Θαλλέλαιε.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Θαυματουργίαις τους πιστούς, νόσων παντοίων λυτρούσαι, τας των δαιμόνων ελαύνων φάλαγγας, και λύων πειρασμών, ταις σαις ικεσίαις Μαρτύρων καλλονή.</w:t>
      </w:r>
    </w:p>
    <w:p w:rsidR="00E15699" w:rsidRPr="008C1973" w:rsidRDefault="00E15699" w:rsidP="008C197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8C1973">
        <w:rPr>
          <w:rFonts w:ascii="Palatino Linotype" w:hAnsi="Palatino Linotype" w:cs="Palatino Linotype"/>
          <w:b/>
          <w:bCs/>
        </w:rPr>
        <w:t>Θεοτοκίον.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Εις την βοήθειαν ημών, θεοχαρίτωτε Κόρη, σε δυσωπούμεν θερμώς, ανάστηθι και λύτρωσαι ημάς, πειρασμών αιωνίων και πάσης απειλής.</w:t>
      </w:r>
    </w:p>
    <w:p w:rsidR="00E15699" w:rsidRPr="008C1973" w:rsidRDefault="00E15699" w:rsidP="008C197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8C1973">
        <w:rPr>
          <w:rFonts w:ascii="Palatino Linotype" w:hAnsi="Palatino Linotype" w:cs="Palatino Linotype"/>
          <w:b/>
          <w:bCs/>
        </w:rPr>
        <w:t>Έτερος. Ουκ ελάτρευσαν.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Ίερατεύσας σαυτόν τω Παντοκράτορι, ως εθελόθυτον θυσίαν και ιεράν, ζώσαν και ευπρόσδεκτον, μάρτυς Θαλλέλαιε εκκενώσας σου, το αίμα προθυμότατα, υπέρ τούτου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Αθλοφόρε.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Νομιμώτατα, τον δρόμον εξετέλεσας, του μαρτυρίου σου, γενναιοτάτω νοΐ, και πίστιν την ένθεον, καλώς ετήρησας, όθεν Άγιε, εν ουρανοίς απόκειται, τα βραβείά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σοι της νίκης.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Ο παλίμφημος, των νόσων απελαύνεται, εσμός Θαλλέλαιε, και των δαιμόνων πληθύς, αποσκορακίζεται τη επικλήσει σου, και σωζόμενοι, οι πάσχοντες βοώσί σοι·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Χαίρε Μάρτυς του Κυρίου.</w:t>
      </w:r>
    </w:p>
    <w:p w:rsidR="00E15699" w:rsidRPr="008C1973" w:rsidRDefault="00E15699" w:rsidP="008C197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8C1973">
        <w:rPr>
          <w:rFonts w:ascii="Palatino Linotype" w:hAnsi="Palatino Linotype" w:cs="Palatino Linotype"/>
          <w:b/>
          <w:bCs/>
        </w:rPr>
        <w:t>Θεοτοκίον.</w:t>
      </w:r>
    </w:p>
    <w:p w:rsidR="00E15699" w:rsidRDefault="00E15699" w:rsidP="00C91365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Χαίρε Μήτερ, απειρόγαμε του Κτίστου σου θεοχαρίτωτε· χαίρε πιστών η ελπίς· χαίρε η πηγάσασα ύδωρ αλλόμενον· χαίρε καύχημα, και θείον αγαλλίαμα, των πιστώς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σε γεραιρόντων.</w:t>
      </w:r>
    </w:p>
    <w:p w:rsidR="00E15699" w:rsidRPr="00C91365" w:rsidRDefault="00E15699" w:rsidP="00C91365">
      <w:pPr>
        <w:spacing w:line="360" w:lineRule="auto"/>
        <w:jc w:val="center"/>
        <w:rPr>
          <w:rFonts w:ascii="Palatino Linotype" w:hAnsi="Palatino Linotype" w:cs="Palatino Linotype"/>
        </w:rPr>
      </w:pPr>
      <w:r w:rsidRPr="008C1973">
        <w:rPr>
          <w:rFonts w:ascii="Palatino Linotype" w:hAnsi="Palatino Linotype" w:cs="Palatino Linotype"/>
          <w:b/>
          <w:bCs/>
        </w:rPr>
        <w:t>Ωδή η´.Εν φλογί πυρός.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Μίαν φύσιν μίαν θέλησιν, και βουλήν και ισχύν ένδοξε, Τριάδος θείας καταγγέλλων ευσεβώς, πολύθεον εμφρόνως, καθείλες βλασφημίαν, και πόνους υπομείνας πολλούς,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μεγάλως εδοξάσθης.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Ιερείον ώσπερ άμωμον, τω τυθέντι αμνώ άγιον, συ προσηνέχθης τη του ξίφους εκτομή, και έκτεινας τον όφιν, τον πριν εν Παραδείσω παρακοής θανάτω Αδάμ, και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Εύαν ανελόντα.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Συγχορεύουσι τη μνήμη σου, τοις πιστοίς αθληταί Όσιοι, Αγγέλων δήμοι, Αποστόλων Προφητών· μεθ  ὧν ουρανίους, κληρούμενος σκηνώσεις, μη παύση υπέρ πάντων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ημών, πρεσβεύων αθλοφόρε.</w:t>
      </w:r>
    </w:p>
    <w:p w:rsidR="00E15699" w:rsidRPr="008C1973" w:rsidRDefault="00E15699" w:rsidP="008C197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8C1973">
        <w:rPr>
          <w:rFonts w:ascii="Palatino Linotype" w:hAnsi="Palatino Linotype" w:cs="Palatino Linotype"/>
          <w:b/>
          <w:bCs/>
        </w:rPr>
        <w:t>Θεοτοκίον.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Ιλασμόν των επταισμένων μοι, Παναγία αγνή αίτησαι, και δος μοι χείρα εν πελάγει των δεινών, δει ως χειμαζομένω, ίνα σε μακαρίζω, και πιστώς κηρύττω την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σην, βεβαίαν προστασίαν.</w:t>
      </w:r>
    </w:p>
    <w:p w:rsidR="00E15699" w:rsidRPr="008C1973" w:rsidRDefault="00E15699" w:rsidP="008C197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8C1973">
        <w:rPr>
          <w:rFonts w:ascii="Palatino Linotype" w:hAnsi="Palatino Linotype" w:cs="Palatino Linotype"/>
          <w:b/>
          <w:bCs/>
        </w:rPr>
        <w:t>Έτερος. Παίδας ευαγείς.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Πηγή η εκ θείων σου λειψάνων, αφθόνως προχεομένη των ιάσεων, κύματα θαλάσσια, χάριτι έκάλυψε, και Σιλωάμ γνωρίζεται τοις πάσι δεύτερος· νειλώα υπερβαίνουσα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ρείθρα και παθών παντοίων, ρώσιν χαριζόμενην.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Ρόδον τε και ίων καρύας, και πάντων των ακροδρύων θεόφυτος, κήπος και κυπρίζουσα, άμπελος γνωρίζεται, φυτόν όπερ ο Κύριος εις το σον όνομα, εβλάστησε παθών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δυσωδίαν, διώκον και χάριν υγίειας αποπνέον.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Όλος τετρωμένος τη αγάπη Χριστού του Θεού, Μάρτυς Θαλλέλαιε, χαίρων καθυπέμεινας, κακώσεις του σώματος, και γεγηθώς διήνυσας, σου το μαρτύριον, ως ρόδα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τα επίπονα βλέπων, και ως τρυφάς πάσας ηγούμενος βασάνους.</w:t>
      </w:r>
    </w:p>
    <w:p w:rsidR="00E15699" w:rsidRPr="008C1973" w:rsidRDefault="00E15699" w:rsidP="008C197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8C1973">
        <w:rPr>
          <w:rFonts w:ascii="Palatino Linotype" w:hAnsi="Palatino Linotype" w:cs="Palatino Linotype"/>
          <w:b/>
          <w:bCs/>
        </w:rPr>
        <w:t>Θεοτοκίον.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Σάρκα υλικήν ημφιεσμένος, προήλθεν εκ σου Παρθένε ο ασώματος, Λόγος και Συνάναρχος, τω Πατρί και Πνεύματι και τους βροτούς διέσωσε, του πρώην πτώματος,</w:t>
      </w:r>
      <w:r>
        <w:rPr>
          <w:rFonts w:ascii="Palatino Linotype" w:hAnsi="Palatino Linotype" w:cs="Palatino Linotype"/>
        </w:rPr>
        <w:t xml:space="preserve">προς </w:t>
      </w:r>
      <w:r w:rsidRPr="007D47EA">
        <w:rPr>
          <w:rFonts w:ascii="Palatino Linotype" w:hAnsi="Palatino Linotype" w:cs="Palatino Linotype"/>
        </w:rPr>
        <w:t>άρευστον ζωήν επανάγων, και προς μετουσίαν, τρυφής του Παραδείσου.</w:t>
      </w:r>
    </w:p>
    <w:p w:rsidR="00E15699" w:rsidRPr="008C1973" w:rsidRDefault="00E15699" w:rsidP="008C197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8C1973">
        <w:rPr>
          <w:rFonts w:ascii="Palatino Linotype" w:hAnsi="Palatino Linotype" w:cs="Palatino Linotype"/>
          <w:b/>
          <w:bCs/>
        </w:rPr>
        <w:t>Ωδή θ´. Παρθένος μάρτυς πολύαθλος.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Ως καθαιρέτην της πλάνης σε, ως θείον ναόν του θείου Πνεύματος, σήμερον ανευφημούμεν σοφέ, τους μακαρίους σου πόνους, τα τίμια στίγματα, και την κόνιν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των λειψάνων ασπαζόμενοι.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 xml:space="preserve">Σαρκός ημών, τα νοσήματα, ψυχής τε τα δυσίατα τραύματα, ίασαι των ιαμάτων χάριν πλουτήσας, μάρτυς του Χριστού, και της αιωνίου ρυσθήναι κολάσεως, </w:t>
      </w:r>
      <w:r>
        <w:rPr>
          <w:rFonts w:ascii="Palatino Linotype" w:hAnsi="Palatino Linotype" w:cs="Palatino Linotype"/>
        </w:rPr>
        <w:t xml:space="preserve">τους </w:t>
      </w:r>
      <w:r w:rsidRPr="007D47EA">
        <w:rPr>
          <w:rFonts w:ascii="Palatino Linotype" w:hAnsi="Palatino Linotype" w:cs="Palatino Linotype"/>
        </w:rPr>
        <w:t>τιμώντάς σε, δυσώπει τον φιλάνθρωπον.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Η γη χυθέν σου το αίμα, εδέξατο το τίμιον Θαλλέλαιε, και γέγονε πηγή ιάσεων, εν η προστρέχοντες πιστοί, των δεινών λυτρούνται, Χριστόν μεγαλύνοντες, και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συμφώνως σε τιμώντες μακαρίζουσιν.</w:t>
      </w:r>
    </w:p>
    <w:p w:rsidR="00E15699" w:rsidRPr="008C1973" w:rsidRDefault="00E15699" w:rsidP="008C197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8C1973">
        <w:rPr>
          <w:rFonts w:ascii="Palatino Linotype" w:hAnsi="Palatino Linotype" w:cs="Palatino Linotype"/>
          <w:b/>
          <w:bCs/>
        </w:rPr>
        <w:t>Θεοτοκίον.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Φωτός δοχείον γεγένησαι Παρθένε, και θρόνος του παντάνακτος άχραντε, εν ω καθήσας του παλαιού, πτώματος ήγειρεν ημάς, και τη συνεδρία τη θεία ετίμησε,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τους εν πίστει και πόθω σε μεγαλύνοντας.</w:t>
      </w:r>
    </w:p>
    <w:p w:rsidR="00E15699" w:rsidRPr="008C1973" w:rsidRDefault="00E15699" w:rsidP="008C197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8C1973">
        <w:rPr>
          <w:rFonts w:ascii="Palatino Linotype" w:hAnsi="Palatino Linotype" w:cs="Palatino Linotype"/>
          <w:b/>
          <w:bCs/>
        </w:rPr>
        <w:t>Έτερος. Άπας γηγενής.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Δέχου το εμόν, εφύμνιον δέομαι, Μάρτυς Θαλλέλαιε, ώσπερ αξιόθεον, δώρον καθάπερ, νάρδον πολύτιμον, ως αρωματοσύνθετον μύρον πανόλβιε, και την λύσιν των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κακών μοι δώρησαι, ων αφρόνως εν βίω εξήμαρτον.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Εύρες ορεκτόν, το έσχατον πάνσοφε, εύρες πηγήν νοεράν, πάσης αγαθότητος, εύρες το ξύλον ζωής Θαλλέλαιε, εύρες φως το ανέσπερον της τρισηλίου αυγής, εν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ω τέρπου, αγάλλου και χόρευε, και ημών των τιμώντων σε μέμνησο.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Χαίροις νυν χαράν, την όντως αΐδιον και ανεκλάλητον, συν Μαρτύρων τάγμασι, και Αναργύρων άγελαζόμενοςκαί πρόσωπον προς πρόσωπον, οράς τον Κτίστην σου,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θεαρχίω δόξη, αστραπτόμενος και μεθέξει θεούμενος ένδοξε.</w:t>
      </w:r>
    </w:p>
    <w:p w:rsidR="00E15699" w:rsidRPr="008C1973" w:rsidRDefault="00E15699" w:rsidP="008C197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8C1973">
        <w:rPr>
          <w:rFonts w:ascii="Palatino Linotype" w:hAnsi="Palatino Linotype" w:cs="Palatino Linotype"/>
          <w:b/>
          <w:bCs/>
        </w:rPr>
        <w:t>Θεοτοκίον.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Ουρανού Αγνή, ύψος και γης άπειρον βάθος τις γνώσεται; Ούτος Αειπάρθενε, ύψος το μέγα του μυστηρίου σου, πως νους βραχύς δυνήσεται και περιπέζιος, εννοήσαι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βάθος τε το άπειρον, της ασπόρου λοχείας σου Άχραντε.</w:t>
      </w:r>
    </w:p>
    <w:p w:rsidR="00E15699" w:rsidRPr="008C1973" w:rsidRDefault="00E15699" w:rsidP="008C197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8C1973">
        <w:rPr>
          <w:rFonts w:ascii="Palatino Linotype" w:hAnsi="Palatino Linotype" w:cs="Palatino Linotype"/>
          <w:b/>
          <w:bCs/>
        </w:rPr>
        <w:t>Εξαποστειλάριον. Γυναίκες ακουτίσθητε.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Αθλήσεως τον στέφανον, απείληφας Θαλλέλαιε, και τη Αγία Τριάδι, παρίστασαι αενάως, θεώσεως πληρούμενος, και τριφαούς λαμπρότητος· εν η ημών μνημόνευε,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των εκτελούντων την θείαν, και φωσφόρον σου άθλησιν.</w:t>
      </w:r>
    </w:p>
    <w:p w:rsidR="00E15699" w:rsidRPr="008C1973" w:rsidRDefault="00E15699" w:rsidP="008C197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8C1973">
        <w:rPr>
          <w:rFonts w:ascii="Palatino Linotype" w:hAnsi="Palatino Linotype" w:cs="Palatino Linotype"/>
          <w:b/>
          <w:bCs/>
        </w:rPr>
        <w:t>Έτερον, όμοιον.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Ανάργυρον κεκλήρωσαι, την χάριν των ιάσεων, και αναργύρως παρέχεις, τοις αναργύρως αιτούσιν, ανάργυρον την ίασιν, της ψυχής και του σώματος, Θαλλέλαιε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Ανάργυρε της οικουμένης το κλέος.</w:t>
      </w:r>
    </w:p>
    <w:p w:rsidR="00E15699" w:rsidRPr="002C0852" w:rsidRDefault="00E15699" w:rsidP="002C085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2C0852">
        <w:rPr>
          <w:rFonts w:ascii="Palatino Linotype" w:hAnsi="Palatino Linotype" w:cs="Palatino Linotype"/>
          <w:b/>
          <w:bCs/>
        </w:rPr>
        <w:t>Και της Εορτής.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Εις τους Αίνους, ιστώμεν στίχους δ´ και ψάλλομεν Στιχηρά Προσόμοια.</w:t>
      </w:r>
    </w:p>
    <w:p w:rsidR="00E15699" w:rsidRPr="002C0852" w:rsidRDefault="00E15699" w:rsidP="002C085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2C0852">
        <w:rPr>
          <w:rFonts w:ascii="Palatino Linotype" w:hAnsi="Palatino Linotype" w:cs="Palatino Linotype"/>
          <w:b/>
          <w:bCs/>
        </w:rPr>
        <w:t>Ήχος πλ. δ´. Ω του παραδόξου θαύματος.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Μάρτυς Αθλητά Θαλλέλαιε, τη αγαπήσει Χριστού, ολοτρόπως πυρούμενος, χαίρων προς την άθλησιν, ώσπερ λέων εχώρησας, και των τυράννων λύσας φρυάγματα, τας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 xml:space="preserve">των βασάνων πληγάς υπήνεγκας, ω της ανδρείας σου, και της καρτερίας σου, δι  </w:t>
      </w:r>
      <w:r>
        <w:rPr>
          <w:rFonts w:ascii="Palatino Linotype" w:hAnsi="Palatino Linotype" w:cs="Palatino Linotype"/>
        </w:rPr>
        <w:t>η</w:t>
      </w:r>
      <w:r w:rsidRPr="007D47EA">
        <w:rPr>
          <w:rFonts w:ascii="Palatino Linotype" w:hAnsi="Palatino Linotype" w:cs="Palatino Linotype"/>
        </w:rPr>
        <w:t>ς σαφώς, χάριν κατεπλούτησας της των ιάσεων.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Τις σου κατ  ἀξίαν Άγιε, την των θαυμάτων πληθύν, επαινέσαι δυνήσεται; Και του μαρτυρίου σου, τα ανδρεία παλαίσματα; Εις α εγκύψαι, ποθούσιν Άγγελοι, και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ασθενούσιν, υμνήσαι ανθρωποι· ω των αγώνων σου, των υπέρ κατάληψιν, δι  ὧν χοροίς, όντως συνηρίθμησαι των άνω τάξεων.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Χάριν ιαμάτων άφθονον, παρά Χριστού του Θεού, ειληφώς, ω Θαλλέλαιε, εκδιώκεις πνεύματα, θεραπεύεις νοσήματα, και ιατρεύεις πάθη ανίατα, των προστρεχόντων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τη θεία σκέπη σου· όθεν την μνήμην σου, εκτελούντες σήμερον περιχαρώς, πόθω ευφημούμεν σε και μακαρίζομεν.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Άλλονται χωλοί, ως γέγραπται, προφητικώς δια σου και τυφλοί αναβλέπουσι και κωφοί ακούουσι και λεπροί καθαρίζονται, και πονηρίας πμεύματα άπαντα, αποσοβούνται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τη επικλήσει σου, ω της δυνάμεως, και της θείας χάριτος, τη υπέρ νουν! ήσπερ κατηξίωσαι, Μάρτυς Θαλλέλαιε.</w:t>
      </w:r>
    </w:p>
    <w:p w:rsidR="00E15699" w:rsidRPr="002C0852" w:rsidRDefault="00E15699" w:rsidP="002C085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2C0852">
        <w:rPr>
          <w:rFonts w:ascii="Palatino Linotype" w:hAnsi="Palatino Linotype" w:cs="Palatino Linotype"/>
          <w:b/>
          <w:bCs/>
        </w:rPr>
        <w:t>Δόξα. Ήχος πλ. δ´.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Θαλλέλαιε μακάριε, τις σε κατ  ἀξίαν επαινέσειε; Εν γαρ τη αληθεία σου Μάρτυς, τύραννον ήσχυνας, στρατιώτας κολάζοντας αορασία, ξύλον γαρ αντί σου τρυπήσαντες,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έδοξαν σε τιμωρείν τον θεόληπτον, εις βάθη θαλάσσης απερρίφθης, κακείθεν θεία χάριτι λευκοφόρος ανέδραμες, την κάραν δε σου αποτμηθείς, των ιαμάτων εκομίσω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την χάριν την άφθονον, ην και ημίν εφαπλοίς τοις τιμώσί σε, και αιτουμένοις δια σου το μέγα έλεος.</w:t>
      </w:r>
    </w:p>
    <w:p w:rsidR="00E15699" w:rsidRPr="002C0852" w:rsidRDefault="00E15699" w:rsidP="002C085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2C0852">
        <w:rPr>
          <w:rFonts w:ascii="Palatino Linotype" w:hAnsi="Palatino Linotype" w:cs="Palatino Linotype"/>
          <w:b/>
          <w:bCs/>
        </w:rPr>
        <w:t>Και νυν. Της εορτής.</w:t>
      </w:r>
    </w:p>
    <w:p w:rsidR="00E15699" w:rsidRPr="002C0852" w:rsidRDefault="00E15699" w:rsidP="002C085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2C0852">
        <w:rPr>
          <w:rFonts w:ascii="Palatino Linotype" w:hAnsi="Palatino Linotype" w:cs="Palatino Linotype"/>
          <w:b/>
          <w:bCs/>
        </w:rPr>
        <w:t>Δοξολογία μεγάλη και Απόλυσις.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Δίδοται και άγιον έλαιον τοις αδελφοίς χάριν ευλαβείας εκ της φωταγωγού του Αγίου.</w:t>
      </w:r>
    </w:p>
    <w:p w:rsidR="00E15699" w:rsidRPr="002C0852" w:rsidRDefault="00E15699" w:rsidP="002C085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2C0852">
        <w:rPr>
          <w:rFonts w:ascii="Palatino Linotype" w:hAnsi="Palatino Linotype" w:cs="Palatino Linotype"/>
          <w:b/>
          <w:bCs/>
        </w:rPr>
        <w:t>ΕΙΣ ΤΗΝ ΛΕΙΤΟΥΡΓΙΑΝ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Τα Τυπικά και οι Μακαρισμοί, και εκ των Κανόνων του Αγίου η γ´ και η στ´ ωδή.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Απόστολον και Ευαγγέλιον ζήτει τη α´ Νοεμβρίου, των Αγίων Αναργύρων Κοσμά και Δαμιανού, των εξ Ασίας.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Απόστολος. Προς Κορινθίους Α´ (ιβ´ 27-31, ιγ´ 1-8).</w:t>
      </w:r>
    </w:p>
    <w:p w:rsidR="00E15699" w:rsidRPr="002C0852" w:rsidRDefault="00E15699" w:rsidP="002C085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2C0852">
        <w:rPr>
          <w:rFonts w:ascii="Palatino Linotype" w:hAnsi="Palatino Linotype" w:cs="Palatino Linotype"/>
          <w:b/>
          <w:bCs/>
        </w:rPr>
        <w:t>Προκείμενον. Ήχος δ´. (Ψαλμός ιε´).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Τοις αγίοις τοις εν τη γη αυτού εθαυμάστωσεν ο Κύριος, πάντα θελήματα αυτού εν αυτοίς.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Στιχ. Προωρώμην τον Κύριον ενώπιόν μου διαπαντός.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Προς Κορινθίους Α´ Επιστολής Παύλου το Ανάγνωσμα.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Αδελφοί, υμείς εστε σώμα Χριστού και μέλη εκ μέρους. Και ους μεν έθετο ο Θεός εν τη εκκλησία πρώτον αποστόλους, δεύτερον προφήτας, τρίτον διδασκάλους,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έπειτα δυνάμεις, είτα χαρίσματα ιαμάτων, αντιλήψεις, κυβερνήσεις, γένη γλωσσών. Μη πάντες απόστολοι; Μη πάντες προφήται; Μη πάντες διδάσκαλοι; Μη πάντες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 xml:space="preserve">δυνάμεις; Μη πάντες χαρίσματα έχουσιν ιαμάτων; Μη πάντες γλώσσαις λαλούσι; Μη πάντες διερμηνεύουσι; Ζηλούτε δε τα χαρίσματα τα κρείττονα. Και έτι καθ 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υπερβολήν οδόν υμίν δείκνυμι. Εάν ταις γλώσσαις των ανθρώπων λαλώ και των αγγέλων, αγάπην δε μη έχω, γέγονα χαλκός ηχών η κύμβαλον αλαλάζον. Και εάν έχω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προφητείαν και ειδώ τα μυστήρια πάντα και πάσαν την γνώσιν, και εάν έχω πάσαν την πίστιν, ώστε όρη μεθιστάνειν, αγάπην δε μη έχω, ουδέν ειμι. Και εάν ψωμίσω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πάντα τα υπάρχοντά μου, και εάν παραδώ το σώμά μου ίνα καυθήσομαι, αγάπην δε μη έχω, ουδέν ωφελούμαι. Η αγάπη μακροθυμεί, χρηστεύεται, η αγάπη ου ζηλοί,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η αγάπη ου περπερεύεται, ου φυσιούται, ουκ ασχημονεί, ου ζητεί τα εαυτής, ου παροξύνεται, ου λογίζεται το κακόν, ου χαίρει επί τη αδικία, συγχαίρει δε</w:t>
      </w:r>
      <w:r>
        <w:rPr>
          <w:rFonts w:ascii="Palatino Linotype" w:hAnsi="Palatino Linotype" w:cs="Palatino Linotype"/>
        </w:rPr>
        <w:t xml:space="preserve">  </w:t>
      </w:r>
      <w:r w:rsidRPr="007D47EA">
        <w:rPr>
          <w:rFonts w:ascii="Palatino Linotype" w:hAnsi="Palatino Linotype" w:cs="Palatino Linotype"/>
        </w:rPr>
        <w:t>τη αληθεία· πάντα στέγει, πάντα πιστεύει, πάντα ελπίζει, πάντα υπομένει. Η αγάπη ουδέποτε εκπίπτει.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Αλληλούϊα (γ´). Ήχος α´. (Ψαλμός ρλβ´).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Στιχ. Ιδού δη τι καλόν η τι τερπνόν, αλλ  ἢ το κατοικείν αδελφούς επί το αυτό;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Ότι εκεί ενετείλατο Κύριος την ευλογίαν, ζωήν έως του αιώνος.</w:t>
      </w:r>
    </w:p>
    <w:p w:rsidR="00E15699" w:rsidRPr="002C0852" w:rsidRDefault="00E15699" w:rsidP="002C085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2C0852">
        <w:rPr>
          <w:rFonts w:ascii="Palatino Linotype" w:hAnsi="Palatino Linotype" w:cs="Palatino Linotype"/>
          <w:b/>
          <w:bCs/>
        </w:rPr>
        <w:t>Ευαγγέλιον. Εκ του κατά Ματθαίον (ι´ 1, 5-8).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Εκ του κατά Ματθαίον αγίου Ευαγγελίου το Ανάγνωσμα.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Τω καιρώ εκείνω, προσκαλεσάμενος ο Ιησούς τους δώδεκα μαθητάς αυτού έδωκεν αυτοίς εξουσίαν κατά πνευμάτων ακαθάρτων, ώστε εκβάλλειν αυτά και θεραπεύειν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πάσαν νόσον και πάσαν μαλακίαν. Τούτους απέστειλεν ο Ιησούς, παραγγείλας αυτοίς λέγων· Εις οδόν εθνών μη απέλθητε και εις πόλιν Σαμαρειτών μη εισέλθητε·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πορεύεσθε δε μάλλον προς τα πρόβατα τα απολωλότα οίκου Ισραήλ. Πορευόμενοι δε κηρύσσετε λέγοντες ότι ήγγικεν η βασιλεία των ουρανών. Ασθενούντας θεραπεύετε,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λεπρούς καθαρίζετε, νεκρούς εγείρετε, δαιμόνια εκβάλλετε· δωρεάν ελάβετε, δωρεάν δότε.</w:t>
      </w:r>
    </w:p>
    <w:p w:rsidR="00E15699" w:rsidRPr="002C0852" w:rsidRDefault="00E15699" w:rsidP="002C085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2C0852">
        <w:rPr>
          <w:rFonts w:ascii="Palatino Linotype" w:hAnsi="Palatino Linotype" w:cs="Palatino Linotype"/>
          <w:b/>
          <w:bCs/>
        </w:rPr>
        <w:t>Κοινωνικόν.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Εις μνημόσυνον αιώνιον έσται δίκαιος. Αλληλούϊα.</w:t>
      </w:r>
    </w:p>
    <w:p w:rsidR="00E15699" w:rsidRPr="002C0852" w:rsidRDefault="00E15699" w:rsidP="002C085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2C0852">
        <w:rPr>
          <w:rFonts w:ascii="Palatino Linotype" w:hAnsi="Palatino Linotype" w:cs="Palatino Linotype"/>
          <w:b/>
          <w:bCs/>
        </w:rPr>
        <w:t>Μεγαλυνάρια.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Έλαιον βλυστάνεις διηνεκώς, θείων ιαμάτων, ως της χάριτος ιατρός, ψυχών και σωμάτων, τα πάθη θεραπεύεις, Θαλλέλαιε θεόφρον, των προσιόντων σοι.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Μάρτυρα Θαλλέλαιον ιατρόν, Κύρον Ιωάννην, Παντελεήμονα και Σαμψών, Ερμόλαον, Διομήδην, συν Τρύφωνι, Ανικήτω, και Μώκιον αινούμεν, τους Αναργύρους νυν.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Την τριπλήν Δυάδα των ιατρών, Αναργύρων θείων, τους Κοσμάν και Δαμιανόν, Ιουλιανόν τε, συν Λεοντίω, Ανθίμω, Ευπρέπιόν τε άμα, ύμνοις τιμήσωμεν.</w:t>
      </w:r>
    </w:p>
    <w:p w:rsidR="00E15699" w:rsidRPr="002C0852" w:rsidRDefault="00E15699" w:rsidP="002C085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2C0852">
        <w:rPr>
          <w:rFonts w:ascii="Palatino Linotype" w:hAnsi="Palatino Linotype" w:cs="Palatino Linotype"/>
          <w:b/>
          <w:bCs/>
        </w:rPr>
        <w:t>ΒΙΟΣ ΚΑΙ ΜΑΡΤΥΡΙΟΝ ΤΟΥ ΑΓΙΟΥ ΜΑΡΤΥΡΟΣ ΘΑΛΕΛΛΑΙΟΥ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Ούτος ήτο κατά τους χρόνους του βασιλέως Νουμεριανού, εν έτει σπδ´ [284], καταγόμενος από μίαν χώραν της Φοινίκης, ονομαζομένην Λίβανον, υιός πατρός μεν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Βερουκίου αρχιερέως των χριστιανών, μητρός δε Ρωμυλίας. Μαθών δε ούτος την ιατρικήν τέχνην, και κρυπτόμενος εις ένα ελαιώνα, δια τον φόβον των ειδωλολατρών,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επιάσθη ως χριστιανός, κατά την πόλιν Ανάζαρβον, την ευρισκομένην εις την δευτέραν των Κιλίκων επαρχίαν. Και εφέρθη εις τον άρχοντα Θεόδωρον, ο οποίος,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επειδή δεν εδυνήθη να πείση τον Άγιον να θυσιάση εις τα είδωλα, επρόσταξε να τρυπήσωσι τους αστραγάλους του και να περάσωσι σχοινίον από αυτούς· έπειτα,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να κρεμάσωσι αυτόν κατακέφαλα. Οι υπηρέται λοιπόν ενόμισαν ότι εξετέλεσαν την προσταγήν του άρχοντος, και ετρύπησαν τους αστραγάλους του Αγίου, και τον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εκρέμασαν· τη δε αληθεία, ούτε τον ετρύπησαν, ούτε τον εκρέμασαν, διότι επατάχθησαν από αορασίαν, και αλλοιωθέντες τον νουν από τινα θείαν δύναμιν, δεν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ήξευραν τι έκαμνον, ώστε τρυπήσαντες εν ξύλω εκρέμασαν αυτό αντί του Αγίου. Όθεν ο άρχων, νομίσας ότι τον εμπαίζουσιν οι στρατιώται έδειρεν αυτούς· δύο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 xml:space="preserve">δε εξ αυτών, Αλέξανδρος και Αστέριος ονομαζόμενοι, βλέποντες το τοιούτον παράδοξον, επίστευσαν εις τον Χριστόν. Δια τούτο απεκεφαλίσθησαν, και έλαβον </w:t>
      </w:r>
      <w:r>
        <w:rPr>
          <w:rFonts w:ascii="Palatino Linotype" w:hAnsi="Palatino Linotype" w:cs="Palatino Linotype"/>
        </w:rPr>
        <w:t xml:space="preserve">τους </w:t>
      </w:r>
      <w:r w:rsidRPr="007D47EA">
        <w:rPr>
          <w:rFonts w:ascii="Palatino Linotype" w:hAnsi="Palatino Linotype" w:cs="Palatino Linotype"/>
        </w:rPr>
        <w:t>στεφάνους του μαρτυρίου.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Απορήσας δε ο ηγεμών και μη ηξεύρων τι να κάμη, επεχείρησε μόνος να τρυπήση τους αστραγάλους του Αγίου· αλλ  ἅμα ηθέλησε να σηκωθή από το θρόνον, ω του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θαύματος! εκόλλησεν ο θρόνος οπίσω εις την ράχιν του, και δεν ηδύνατο πλέον να σηκωθη. Ο δε Άγιος, συμπονέσας αυτόν, προσηυχήθη, και ούτω δια της προσευχής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του εξεκόλλησεν ο θρόνος από την ράχιν του· όθεν, δια το θαυμάσιον τούτο, πολλοί Έλληνες επίστευσαν εις τον Χριστόν. Ο δε ηγεμών έμεινε πάλιν πεπωρωμένος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από την απιστίαν· διο και πάλιν επεχείρησε να τρυπήση τους αστραγάλους του Οσίου, και ω του θαύματος! ευθύς εξηράνθησαν αι χείρες του· αλλ  ὅμως ο Άγιος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μη αποδιδούς κακόν αντί κακού, πάλιν ιάτρευσε τας χείρας του αχαρίστου. Επιμένων δε ο ηγεμών εις την απιστίαν, επρόσταξε να ρίψωσι τον Άγιον μέσα εις την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>θάλασσαν, από την οποίαν εκβήκεν ο Μάρτυς</w:t>
      </w:r>
      <w:r>
        <w:rPr>
          <w:rFonts w:ascii="Palatino Linotype" w:hAnsi="Palatino Linotype" w:cs="Palatino Linotype"/>
        </w:rPr>
        <w:t xml:space="preserve"> </w:t>
      </w:r>
      <w:r w:rsidRPr="007D47EA">
        <w:rPr>
          <w:rFonts w:ascii="Palatino Linotype" w:hAnsi="Palatino Linotype" w:cs="Palatino Linotype"/>
        </w:rPr>
        <w:t xml:space="preserve">αβλαβής, φορών λευκόν τι ένδυμα. Μετά ταύτα εδόθη ο Άγιος εις τα θηρία δια να τον κατασπαράξωσιν, εφυλάχθη </w:t>
      </w:r>
      <w:r>
        <w:rPr>
          <w:rFonts w:ascii="Palatino Linotype" w:hAnsi="Palatino Linotype" w:cs="Palatino Linotype"/>
        </w:rPr>
        <w:t xml:space="preserve">όμως </w:t>
      </w:r>
      <w:r w:rsidRPr="007D47EA">
        <w:rPr>
          <w:rFonts w:ascii="Palatino Linotype" w:hAnsi="Palatino Linotype" w:cs="Palatino Linotype"/>
        </w:rPr>
        <w:t>και από αυτά αβλαβής δια της θείας χάριτος· τελευταίον δε αποκεφαλισθείς εις την Έδεσσαν της πόλεως Αιγαίων, έλαβε του μαρτυρίου ακήρατον στέφανον.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Εορτολόγιον των Αγίων Αναργύρων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31 Ιανουαρίου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Κύρου και Ιωάννου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1 Φεβρουαρίου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Τρύφωνος Μάρτυρος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6 Φεβρουαρίου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Ιουλιανού Μάρτυρος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11 Μαΐου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Μωκίου Ιερομάρτυρος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11 Ιουνίου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Λουκά Συμφερουπόλεως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20 Μαΐου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Θαλλελαίου Μάρτυρος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27 Ιουνίου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Σαμψών του ξενοδόχου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1 Ιουλίου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Κοσμά και Δαμιανού εκ Ρώμης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26 Ιουλίου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Ερμολάου Ιερομάρτυρος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27 Ιουλίου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Παντελεήμονος Ιαματικού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12 Αυγούστου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Ανικήτου Μάρτυρος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16 Αυγούστου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Διομήδους Μάρτυρος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17 Οκτωβρίου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Κοσμά και Δαμιανού εξ Αραβίας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17 Οκτωβρίου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Ανθίμου, Λεοντίου και Ευτροπίου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1 Νοεμβρίου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>Κοσμά και Δαμιανού εξ Ασίας.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r w:rsidRPr="007D47EA">
        <w:rPr>
          <w:rFonts w:ascii="Palatino Linotype" w:hAnsi="Palatino Linotype" w:cs="Palatino Linotype"/>
        </w:rPr>
        <w:t xml:space="preserve">Υπό Νεκταρίου Μαμαλούγκου </w:t>
      </w:r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  <w:hyperlink r:id="rId7" w:history="1">
        <w:r w:rsidRPr="007D47EA">
          <w:rPr>
            <w:rStyle w:val="Hyperlink"/>
            <w:rFonts w:ascii="Palatino Linotype" w:hAnsi="Palatino Linotype" w:cs="Palatino Linotype"/>
          </w:rPr>
          <w:t>http://www.nektarios.gr/</w:t>
        </w:r>
      </w:hyperlink>
    </w:p>
    <w:p w:rsidR="00E15699" w:rsidRPr="007D47EA" w:rsidRDefault="00E15699" w:rsidP="007D47EA">
      <w:pPr>
        <w:spacing w:line="360" w:lineRule="auto"/>
        <w:jc w:val="both"/>
        <w:rPr>
          <w:rFonts w:ascii="Palatino Linotype" w:hAnsi="Palatino Linotype" w:cs="Palatino Linotype"/>
        </w:rPr>
      </w:pPr>
    </w:p>
    <w:sectPr w:rsidR="00E15699" w:rsidRPr="007D47EA" w:rsidSect="00DB1F50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699" w:rsidRDefault="00E15699" w:rsidP="007D47EA">
      <w:pPr>
        <w:spacing w:after="0" w:line="240" w:lineRule="auto"/>
      </w:pPr>
      <w:r>
        <w:separator/>
      </w:r>
    </w:p>
  </w:endnote>
  <w:endnote w:type="continuationSeparator" w:id="0">
    <w:p w:rsidR="00E15699" w:rsidRDefault="00E15699" w:rsidP="007D4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699" w:rsidRDefault="00E15699">
    <w:pPr>
      <w:pStyle w:val="Footer"/>
      <w:jc w:val="center"/>
    </w:pPr>
    <w:fldSimple w:instr=" PAGE   \* MERGEFORMAT ">
      <w:r>
        <w:rPr>
          <w:noProof/>
        </w:rPr>
        <w:t>20</w:t>
      </w:r>
    </w:fldSimple>
  </w:p>
  <w:p w:rsidR="00E15699" w:rsidRDefault="00E1569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699" w:rsidRDefault="00E15699" w:rsidP="007D47EA">
      <w:pPr>
        <w:spacing w:after="0" w:line="240" w:lineRule="auto"/>
      </w:pPr>
      <w:r>
        <w:separator/>
      </w:r>
    </w:p>
  </w:footnote>
  <w:footnote w:type="continuationSeparator" w:id="0">
    <w:p w:rsidR="00E15699" w:rsidRDefault="00E15699" w:rsidP="007D47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699" w:rsidRDefault="00E1569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6290"/>
    <w:rsid w:val="000905D2"/>
    <w:rsid w:val="001E4356"/>
    <w:rsid w:val="002B53D0"/>
    <w:rsid w:val="002C0852"/>
    <w:rsid w:val="002E4738"/>
    <w:rsid w:val="006241A3"/>
    <w:rsid w:val="0065790F"/>
    <w:rsid w:val="0070095B"/>
    <w:rsid w:val="007067FB"/>
    <w:rsid w:val="007D47EA"/>
    <w:rsid w:val="008C1973"/>
    <w:rsid w:val="00A8509D"/>
    <w:rsid w:val="00BF4FA0"/>
    <w:rsid w:val="00C46290"/>
    <w:rsid w:val="00C91365"/>
    <w:rsid w:val="00CD1B66"/>
    <w:rsid w:val="00D73C0C"/>
    <w:rsid w:val="00DB1F50"/>
    <w:rsid w:val="00E15699"/>
    <w:rsid w:val="00EB2FF4"/>
    <w:rsid w:val="00F45798"/>
    <w:rsid w:val="00F676EE"/>
    <w:rsid w:val="00F76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F5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4629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7D47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47EA"/>
  </w:style>
  <w:style w:type="paragraph" w:styleId="Footer">
    <w:name w:val="footer"/>
    <w:basedOn w:val="Normal"/>
    <w:link w:val="FooterChar"/>
    <w:uiPriority w:val="99"/>
    <w:rsid w:val="007D47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D47EA"/>
  </w:style>
  <w:style w:type="paragraph" w:styleId="BalloonText">
    <w:name w:val="Balloon Text"/>
    <w:basedOn w:val="Normal"/>
    <w:link w:val="BalloonTextChar"/>
    <w:uiPriority w:val="99"/>
    <w:semiHidden/>
    <w:rsid w:val="002C0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08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nektarios.g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30</Pages>
  <Words>6484</Words>
  <Characters>-32766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γιάννης</cp:lastModifiedBy>
  <cp:revision>10</cp:revision>
  <dcterms:created xsi:type="dcterms:W3CDTF">2018-05-18T20:00:00Z</dcterms:created>
  <dcterms:modified xsi:type="dcterms:W3CDTF">2018-05-19T09:07:00Z</dcterms:modified>
</cp:coreProperties>
</file>